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AC" w:rsidRPr="001829F9" w:rsidRDefault="00B208AC" w:rsidP="00B25573">
      <w:pPr>
        <w:rPr>
          <w:rFonts w:ascii="Times New Roman" w:hAnsi="Times New Roman"/>
        </w:rPr>
      </w:pPr>
      <w:r>
        <w:rPr>
          <w:noProof/>
        </w:rPr>
        <w:pict>
          <v:rect id="Rectangle 2" o:spid="_x0000_s1026" style="position:absolute;margin-left:-7.8pt;margin-top:22pt;width:150.75pt;height:40.2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" o:allowincell="f">
            <v:textbox inset="0,0,0,0">
              <w:txbxContent>
                <w:p w:rsidR="00B208AC" w:rsidRPr="00EC6191" w:rsidRDefault="00B208AC" w:rsidP="00B25573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EC6191">
                    <w:rPr>
                      <w:rFonts w:ascii="Times New Roman" w:hAnsi="Times New Roman"/>
                      <w:sz w:val="28"/>
                      <w:szCs w:val="28"/>
                    </w:rPr>
                    <w:t>Шифр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:</w:t>
                  </w:r>
                </w:p>
                <w:p w:rsidR="00B208AC" w:rsidRPr="009239C6" w:rsidRDefault="00B208AC" w:rsidP="00B25573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B208AC" w:rsidRPr="001829F9" w:rsidRDefault="00B208AC" w:rsidP="00B25573">
      <w:pPr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B25573">
      <w:pPr>
        <w:contextualSpacing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B25573">
      <w:pPr>
        <w:rPr>
          <w:rFonts w:ascii="Times New Roman" w:hAnsi="Times New Roman"/>
          <w:sz w:val="28"/>
          <w:szCs w:val="28"/>
        </w:rPr>
      </w:pPr>
      <w:r w:rsidRPr="001829F9">
        <w:rPr>
          <w:rFonts w:ascii="Times New Roman" w:hAnsi="Times New Roman"/>
          <w:sz w:val="28"/>
          <w:szCs w:val="28"/>
        </w:rPr>
        <w:t>Фамилия, имя, отчество           _______________________________________</w:t>
      </w:r>
    </w:p>
    <w:p w:rsidR="00B208AC" w:rsidRPr="001829F9" w:rsidRDefault="00B208AC" w:rsidP="00B25573">
      <w:pPr>
        <w:rPr>
          <w:rFonts w:ascii="Times New Roman" w:hAnsi="Times New Roman"/>
          <w:sz w:val="28"/>
          <w:szCs w:val="28"/>
        </w:rPr>
      </w:pPr>
      <w:r w:rsidRPr="001829F9">
        <w:rPr>
          <w:rFonts w:ascii="Times New Roman" w:hAnsi="Times New Roman"/>
          <w:sz w:val="28"/>
          <w:szCs w:val="28"/>
        </w:rPr>
        <w:t>Класс (номер, буква)                _______________________________________</w:t>
      </w:r>
    </w:p>
    <w:p w:rsidR="00B208AC" w:rsidRPr="001829F9" w:rsidRDefault="00B208AC" w:rsidP="00B25573">
      <w:pPr>
        <w:rPr>
          <w:rFonts w:ascii="Times New Roman" w:hAnsi="Times New Roman"/>
          <w:sz w:val="28"/>
          <w:szCs w:val="28"/>
        </w:rPr>
      </w:pPr>
      <w:r w:rsidRPr="001829F9">
        <w:rPr>
          <w:rFonts w:ascii="Times New Roman" w:hAnsi="Times New Roman"/>
          <w:sz w:val="28"/>
          <w:szCs w:val="28"/>
        </w:rPr>
        <w:t>Образовательное учреждение________________________________________</w:t>
      </w:r>
    </w:p>
    <w:p w:rsidR="00B208AC" w:rsidRPr="001829F9" w:rsidRDefault="00B208AC" w:rsidP="00B25573">
      <w:pPr>
        <w:rPr>
          <w:rFonts w:ascii="Times New Roman" w:hAnsi="Times New Roman"/>
          <w:sz w:val="28"/>
          <w:szCs w:val="28"/>
        </w:rPr>
      </w:pPr>
      <w:r w:rsidRPr="001829F9">
        <w:rPr>
          <w:rFonts w:ascii="Times New Roman" w:hAnsi="Times New Roman"/>
          <w:sz w:val="28"/>
          <w:szCs w:val="28"/>
        </w:rPr>
        <w:t>Номер аудитории                      _______________________________________</w:t>
      </w:r>
    </w:p>
    <w:p w:rsidR="00B208AC" w:rsidRPr="001829F9" w:rsidRDefault="00B208AC" w:rsidP="00B25573">
      <w:pPr>
        <w:rPr>
          <w:rFonts w:ascii="Times New Roman" w:hAnsi="Times New Roman"/>
          <w:sz w:val="28"/>
          <w:szCs w:val="28"/>
        </w:rPr>
      </w:pPr>
      <w:r w:rsidRPr="001829F9">
        <w:rPr>
          <w:rFonts w:ascii="Times New Roman" w:hAnsi="Times New Roman"/>
          <w:sz w:val="28"/>
          <w:szCs w:val="28"/>
        </w:rPr>
        <w:t>«____»</w:t>
      </w:r>
      <w:r w:rsidRPr="001829F9">
        <w:rPr>
          <w:rFonts w:ascii="Times New Roman" w:hAnsi="Times New Roman"/>
          <w:i/>
          <w:sz w:val="28"/>
          <w:szCs w:val="28"/>
        </w:rPr>
        <w:t xml:space="preserve"> </w:t>
      </w:r>
      <w:r w:rsidRPr="001829F9">
        <w:rPr>
          <w:rFonts w:ascii="Times New Roman" w:hAnsi="Times New Roman"/>
          <w:sz w:val="28"/>
          <w:szCs w:val="28"/>
        </w:rPr>
        <w:t xml:space="preserve"> октября  </w:t>
      </w:r>
      <w:smartTag w:uri="urn:schemas-microsoft-com:office:smarttags" w:element="metricconverter">
        <w:smartTagPr>
          <w:attr w:name="ProductID" w:val="2017 г"/>
        </w:smartTagPr>
        <w:r w:rsidRPr="001829F9">
          <w:rPr>
            <w:rFonts w:ascii="Times New Roman" w:hAnsi="Times New Roman"/>
            <w:sz w:val="28"/>
            <w:szCs w:val="28"/>
          </w:rPr>
          <w:t>2017 г</w:t>
        </w:r>
      </w:smartTag>
      <w:r w:rsidRPr="001829F9">
        <w:rPr>
          <w:rFonts w:ascii="Times New Roman" w:hAnsi="Times New Roman"/>
          <w:sz w:val="28"/>
          <w:szCs w:val="28"/>
        </w:rPr>
        <w:t>.</w:t>
      </w:r>
    </w:p>
    <w:p w:rsidR="00B208AC" w:rsidRPr="001829F9" w:rsidRDefault="00B208AC" w:rsidP="007F6BFD">
      <w:pPr>
        <w:jc w:val="center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b/>
          <w:sz w:val="28"/>
          <w:szCs w:val="28"/>
        </w:rPr>
        <w:br w:type="page"/>
      </w:r>
      <w:r w:rsidRPr="001829F9">
        <w:rPr>
          <w:rFonts w:ascii="Times New Roman" w:hAnsi="Times New Roman"/>
          <w:b/>
          <w:sz w:val="24"/>
          <w:szCs w:val="24"/>
        </w:rPr>
        <w:t>Часть 1 Теоретическая часть</w:t>
      </w:r>
    </w:p>
    <w:p w:rsidR="00B208AC" w:rsidRPr="001829F9" w:rsidRDefault="00B208AC" w:rsidP="00142ACA">
      <w:pPr>
        <w:pStyle w:val="BodyTextIndent"/>
        <w:spacing w:line="240" w:lineRule="auto"/>
        <w:rPr>
          <w:sz w:val="24"/>
        </w:rPr>
      </w:pPr>
      <w:r w:rsidRPr="001829F9">
        <w:rPr>
          <w:sz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B208AC" w:rsidRPr="001829F9" w:rsidRDefault="00B208AC" w:rsidP="00142ACA">
      <w:pPr>
        <w:pStyle w:val="ListParagraph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9F9">
        <w:rPr>
          <w:rFonts w:ascii="Times New Roman" w:hAnsi="Times New Roman"/>
          <w:color w:val="000000"/>
          <w:sz w:val="24"/>
          <w:szCs w:val="24"/>
        </w:rPr>
        <w:t>не спеша, внимательно прочитайте задание (вопрос или тест);</w:t>
      </w:r>
    </w:p>
    <w:p w:rsidR="00B208AC" w:rsidRPr="001829F9" w:rsidRDefault="00B208AC" w:rsidP="00142ACA">
      <w:pPr>
        <w:pStyle w:val="ListParagraph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9F9">
        <w:rPr>
          <w:rFonts w:ascii="Times New Roman" w:hAnsi="Times New Roman"/>
          <w:color w:val="000000"/>
          <w:sz w:val="24"/>
          <w:szCs w:val="24"/>
        </w:rPr>
        <w:t>определите, какой из предложенных к заданию вариантов ответа наиболее верный и полный;</w:t>
      </w:r>
    </w:p>
    <w:p w:rsidR="00B208AC" w:rsidRPr="001829F9" w:rsidRDefault="00B208AC" w:rsidP="00142ACA">
      <w:pPr>
        <w:pStyle w:val="ListParagraph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9F9">
        <w:rPr>
          <w:rFonts w:ascii="Times New Roman" w:hAnsi="Times New Roman"/>
          <w:color w:val="000000"/>
          <w:sz w:val="24"/>
          <w:szCs w:val="24"/>
        </w:rPr>
        <w:t>впишите букву (буквы), соответствующую выбранному вами ответу или укажите в определённой последовательности;</w:t>
      </w:r>
    </w:p>
    <w:p w:rsidR="00B208AC" w:rsidRPr="001829F9" w:rsidRDefault="00B208AC" w:rsidP="00142ACA">
      <w:pPr>
        <w:pStyle w:val="ListParagraph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9F9">
        <w:rPr>
          <w:rFonts w:ascii="Times New Roman" w:hAnsi="Times New Roman"/>
          <w:color w:val="000000"/>
          <w:sz w:val="24"/>
          <w:szCs w:val="24"/>
        </w:rPr>
        <w:t>в некоторых заданиях необходимо вставить пропущенное слово или закончить предложение;</w:t>
      </w:r>
    </w:p>
    <w:p w:rsidR="00B208AC" w:rsidRPr="001829F9" w:rsidRDefault="00B208AC" w:rsidP="00142ACA">
      <w:pPr>
        <w:pStyle w:val="ListParagraph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9F9">
        <w:rPr>
          <w:rFonts w:ascii="Times New Roman" w:hAnsi="Times New Roman"/>
          <w:color w:val="000000"/>
          <w:sz w:val="24"/>
          <w:szCs w:val="24"/>
        </w:rPr>
        <w:t>продолжайте, таким образом, работу до завершения выполнения заданий всех типов;</w:t>
      </w:r>
    </w:p>
    <w:p w:rsidR="00B208AC" w:rsidRPr="001829F9" w:rsidRDefault="00B208AC" w:rsidP="00142ACA">
      <w:pPr>
        <w:pStyle w:val="ListParagraph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color w:val="000000"/>
          <w:sz w:val="24"/>
          <w:szCs w:val="24"/>
        </w:rPr>
        <w:t>после выполнения всех предложенных заданий еще раз удостоверьтесь в правильности выбранных вами ответов.</w:t>
      </w:r>
    </w:p>
    <w:p w:rsidR="00B208AC" w:rsidRPr="001829F9" w:rsidRDefault="00B208AC" w:rsidP="00142ACA">
      <w:pPr>
        <w:shd w:val="clear" w:color="auto" w:fill="FFFFFF"/>
        <w:tabs>
          <w:tab w:val="left" w:pos="562"/>
        </w:tabs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r w:rsidRPr="001829F9">
        <w:rPr>
          <w:rFonts w:ascii="Times New Roman" w:hAnsi="Times New Roman"/>
          <w:b/>
          <w:bCs/>
          <w:color w:val="000000"/>
          <w:sz w:val="24"/>
          <w:szCs w:val="24"/>
        </w:rPr>
        <w:t>Желаем вам успеха!</w:t>
      </w:r>
    </w:p>
    <w:bookmarkEnd w:id="0"/>
    <w:p w:rsidR="00B208AC" w:rsidRPr="007F6BFD" w:rsidRDefault="00B208AC" w:rsidP="00B25573">
      <w:pPr>
        <w:shd w:val="clear" w:color="auto" w:fill="FFFFFF"/>
        <w:tabs>
          <w:tab w:val="left" w:pos="562"/>
        </w:tabs>
        <w:contextualSpacing/>
        <w:jc w:val="center"/>
        <w:rPr>
          <w:b/>
          <w:bCs/>
          <w:sz w:val="24"/>
          <w:szCs w:val="24"/>
        </w:rPr>
      </w:pPr>
    </w:p>
    <w:p w:rsidR="00B208AC" w:rsidRPr="001829F9" w:rsidRDefault="00B208AC" w:rsidP="00922FFE">
      <w:pPr>
        <w:ind w:left="360"/>
        <w:rPr>
          <w:b/>
        </w:rPr>
      </w:pPr>
      <w:r w:rsidRPr="001829F9">
        <w:rPr>
          <w:rFonts w:ascii="Times New Roman" w:hAnsi="Times New Roman"/>
          <w:b/>
          <w:sz w:val="24"/>
          <w:szCs w:val="24"/>
        </w:rPr>
        <w:t>Задание 1. Установите соответствие:</w:t>
      </w:r>
    </w:p>
    <w:tbl>
      <w:tblPr>
        <w:tblW w:w="10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6854"/>
      </w:tblGrid>
      <w:tr w:rsidR="00B208AC" w:rsidRPr="00C5766C" w:rsidTr="007F6BFD">
        <w:trPr>
          <w:trHeight w:val="1950"/>
        </w:trPr>
        <w:tc>
          <w:tcPr>
            <w:tcW w:w="3528" w:type="dxa"/>
          </w:tcPr>
          <w:p w:rsidR="00B208AC" w:rsidRPr="00C5766C" w:rsidRDefault="00B208AC" w:rsidP="007F6BFD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Подход радиоактивного облака</w:t>
            </w:r>
          </w:p>
          <w:p w:rsidR="00B208AC" w:rsidRPr="00C5766C" w:rsidRDefault="00B208AC" w:rsidP="007F6BFD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Задымление помещения при пожаре</w:t>
            </w:r>
          </w:p>
          <w:p w:rsidR="00B208AC" w:rsidRPr="00C5766C" w:rsidRDefault="00B208AC" w:rsidP="007F6BFD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Запуск двигателя автомобиля в гараже</w:t>
            </w:r>
          </w:p>
          <w:p w:rsidR="00B208AC" w:rsidRPr="00C5766C" w:rsidRDefault="00B208AC" w:rsidP="007F6BFD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Подход облака аммиака</w:t>
            </w:r>
          </w:p>
          <w:p w:rsidR="00B208AC" w:rsidRPr="00C5766C" w:rsidRDefault="00B208AC" w:rsidP="007F6BFD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Подход облака хлора</w:t>
            </w:r>
          </w:p>
        </w:tc>
        <w:tc>
          <w:tcPr>
            <w:tcW w:w="6854" w:type="dxa"/>
          </w:tcPr>
          <w:p w:rsidR="00B208AC" w:rsidRPr="00C5766C" w:rsidRDefault="00B208AC" w:rsidP="007F6BFD">
            <w:pPr>
              <w:pStyle w:val="ListParagraph"/>
              <w:numPr>
                <w:ilvl w:val="0"/>
                <w:numId w:val="36"/>
              </w:numPr>
              <w:spacing w:after="0"/>
              <w:ind w:left="-1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герметизация помещения, тканевая повязка, смоченная раствором лимонной кислоты</w:t>
            </w:r>
          </w:p>
          <w:p w:rsidR="00B208AC" w:rsidRPr="00C5766C" w:rsidRDefault="00B208AC" w:rsidP="007F6BFD">
            <w:pPr>
              <w:pStyle w:val="ListParagraph"/>
              <w:numPr>
                <w:ilvl w:val="0"/>
                <w:numId w:val="36"/>
              </w:numPr>
              <w:spacing w:after="0"/>
              <w:ind w:left="-1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открыть двери, выйти на улицу, проветрить помещение</w:t>
            </w:r>
          </w:p>
          <w:p w:rsidR="00B208AC" w:rsidRPr="00C5766C" w:rsidRDefault="00B208AC" w:rsidP="007F6BFD">
            <w:pPr>
              <w:pStyle w:val="ListParagraph"/>
              <w:numPr>
                <w:ilvl w:val="0"/>
                <w:numId w:val="36"/>
              </w:numPr>
              <w:spacing w:after="0"/>
              <w:ind w:left="-1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покинуть помещение, двигаясь ползком или низко пригнувшись, дышать через смоченную материю </w:t>
            </w:r>
          </w:p>
          <w:p w:rsidR="00B208AC" w:rsidRPr="00C5766C" w:rsidRDefault="00B208AC" w:rsidP="007F6BFD">
            <w:pPr>
              <w:pStyle w:val="ListParagraph"/>
              <w:numPr>
                <w:ilvl w:val="0"/>
                <w:numId w:val="36"/>
              </w:numPr>
              <w:spacing w:after="0"/>
              <w:ind w:left="-1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герметизация помещения, йодная профилактика</w:t>
            </w:r>
          </w:p>
          <w:p w:rsidR="00B208AC" w:rsidRPr="00C5766C" w:rsidRDefault="00B208AC" w:rsidP="007F6BFD">
            <w:pPr>
              <w:pStyle w:val="ListParagraph"/>
              <w:numPr>
                <w:ilvl w:val="0"/>
                <w:numId w:val="36"/>
              </w:numPr>
              <w:spacing w:after="0"/>
              <w:ind w:left="-1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66C">
              <w:rPr>
                <w:rFonts w:ascii="Times New Roman" w:hAnsi="Times New Roman"/>
                <w:color w:val="000000"/>
                <w:sz w:val="24"/>
                <w:szCs w:val="24"/>
              </w:rPr>
              <w:t>герметизация помещения, тканевая повязка, смоченная раствором пищевой соды</w:t>
            </w:r>
          </w:p>
        </w:tc>
      </w:tr>
    </w:tbl>
    <w:p w:rsidR="00B208AC" w:rsidRPr="001829F9" w:rsidRDefault="00B208AC" w:rsidP="00922FFE">
      <w:pPr>
        <w:ind w:left="360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Ответ: 1- ___, 2- ___, 3- ___, 4- ___, 5- ___</w:t>
      </w:r>
    </w:p>
    <w:p w:rsidR="00B208AC" w:rsidRPr="001829F9" w:rsidRDefault="00B208AC" w:rsidP="001829F9">
      <w:pPr>
        <w:ind w:left="360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iCs/>
          <w:sz w:val="24"/>
          <w:szCs w:val="24"/>
        </w:rPr>
        <w:t>Задание 2.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829F9">
        <w:rPr>
          <w:rFonts w:ascii="Times New Roman" w:hAnsi="Times New Roman"/>
          <w:b/>
          <w:sz w:val="24"/>
          <w:szCs w:val="24"/>
        </w:rPr>
        <w:t>Укажите стрелками соответствие в названии и способе применения средства тушения небольшого загорания в быту.</w:t>
      </w:r>
    </w:p>
    <w:p w:rsidR="00B208AC" w:rsidRPr="007F6BFD" w:rsidRDefault="00B208AC" w:rsidP="00F90810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6" o:spid="_x0000_s1027" type="#_x0000_t202" style="position:absolute;margin-left:183.35pt;margin-top:2.95pt;width:318.95pt;height:46.9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">
            <v:textbox style="mso-next-textbox:#Поле 36">
              <w:txbxContent>
                <w:p w:rsidR="00B208AC" w:rsidRPr="007F6BFD" w:rsidRDefault="00B208AC" w:rsidP="00F90810">
                  <w:pPr>
                    <w:spacing w:line="204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Для засыпки мелких очагов возгорания в быту (в бытовых электроприборах, в газовых шлангах, на газовой плите, средства бытовой химии и т.п.)</w:t>
                  </w:r>
                </w:p>
                <w:p w:rsidR="00B208AC" w:rsidRPr="00132006" w:rsidRDefault="00B208AC" w:rsidP="00F90810"/>
              </w:txbxContent>
            </v:textbox>
          </v:shape>
        </w:pict>
      </w:r>
      <w:r>
        <w:rPr>
          <w:noProof/>
        </w:rPr>
        <w:pict>
          <v:shape id="Поле 30" o:spid="_x0000_s1028" type="#_x0000_t202" style="position:absolute;margin-left:1.2pt;margin-top:11.9pt;width:110.15pt;height:33.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">
            <v:textbox style="mso-next-textbox:#Поле 30">
              <w:txbxContent>
                <w:p w:rsidR="00B208AC" w:rsidRPr="00E02476" w:rsidRDefault="00B208AC" w:rsidP="00F90810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Снег</w:t>
                  </w:r>
                </w:p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Поле 28" o:spid="_x0000_s1029" type="#_x0000_t202" style="position:absolute;margin-left:183.35pt;margin-top:10.05pt;width:318.95pt;height:45.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">
            <v:textbox>
              <w:txbxContent>
                <w:p w:rsidR="00B208AC" w:rsidRPr="007F6BFD" w:rsidRDefault="00B208AC" w:rsidP="00F90810">
                  <w:pPr>
                    <w:spacing w:line="204" w:lineRule="auto"/>
                    <w:rPr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Можно использовать для тушения горючих жидкостей, жира, а также для прекращения доступа воздуха к очагу горения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9" o:spid="_x0000_s1030" type="#_x0000_t202" style="position:absolute;margin-left:1.2pt;margin-top:10.05pt;width:110.15pt;height:32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">
            <v:textbox>
              <w:txbxContent>
                <w:p w:rsidR="00B208AC" w:rsidRPr="007F6BFD" w:rsidRDefault="00B208AC" w:rsidP="00F9081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Веники из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зеленых веток</w:t>
                  </w:r>
                </w:p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Поле 27" o:spid="_x0000_s1031" type="#_x0000_t202" style="position:absolute;margin-left:.45pt;margin-top:7.8pt;width:110.9pt;height:32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">
            <v:textbox>
              <w:txbxContent>
                <w:p w:rsidR="00B208AC" w:rsidRPr="007F6BFD" w:rsidRDefault="00B208AC" w:rsidP="00F9081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Песок,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земля</w:t>
                  </w:r>
                </w:p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Поле 26" o:spid="_x0000_s1032" type="#_x0000_t202" style="position:absolute;margin-left:180pt;margin-top:.55pt;width:318.95pt;height:35.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">
            <v:textbox>
              <w:txbxContent>
                <w:p w:rsidR="00B208AC" w:rsidRPr="007F6BFD" w:rsidRDefault="00B208AC" w:rsidP="00F90810">
                  <w:pPr>
                    <w:rPr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Можно тушить почти все, за исключением электропроводки и горючих жидкостей</w:t>
                  </w:r>
                </w:p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Поле 24" o:spid="_x0000_s1033" type="#_x0000_t202" style="position:absolute;margin-left:180pt;margin-top:13.35pt;width:318.95pt;height:34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">
            <v:textbox>
              <w:txbxContent>
                <w:p w:rsidR="00B208AC" w:rsidRPr="007F6BFD" w:rsidRDefault="00B208AC" w:rsidP="00F90810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Применяются для </w:t>
                  </w:r>
                  <w:r w:rsidRPr="007F6BFD">
                    <w:rPr>
                      <w:rFonts w:ascii="Times New Roman" w:hAnsi="Times New Roman"/>
                      <w:kern w:val="28"/>
                      <w:sz w:val="24"/>
                      <w:szCs w:val="24"/>
                    </w:rPr>
                    <w:t xml:space="preserve">захлестывания кромки огня ветками </w:t>
                  </w:r>
                  <w:r w:rsidRPr="007F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 небольших загораниях в лесу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5" o:spid="_x0000_s1034" type="#_x0000_t202" style="position:absolute;margin-left:.45pt;margin-top:4.45pt;width:110.9pt;height:34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">
            <v:textbox>
              <w:txbxContent>
                <w:p w:rsidR="00B208AC" w:rsidRPr="007F6BFD" w:rsidRDefault="00B208AC" w:rsidP="00F9081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Брезент,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верхняя одежда</w:t>
                  </w:r>
                </w:p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Поле 22" o:spid="_x0000_s1035" type="#_x0000_t202" style="position:absolute;margin-left:180pt;margin-top:10.05pt;width:318.95pt;height:4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">
            <v:textbox>
              <w:txbxContent>
                <w:p w:rsidR="00B208AC" w:rsidRPr="007F6BFD" w:rsidRDefault="00B208AC" w:rsidP="00F90810">
                  <w:pPr>
                    <w:spacing w:line="204" w:lineRule="auto"/>
                    <w:rPr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kern w:val="28"/>
                      <w:sz w:val="24"/>
                      <w:szCs w:val="24"/>
                    </w:rPr>
                    <w:t>Для тушения небольших очагов горения, в том числе проливов горючих жидкостей (керосин, бензин, масла, смолы и др.)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3" o:spid="_x0000_s1036" type="#_x0000_t202" style="position:absolute;margin-left:.45pt;margin-top:.55pt;width:110.9pt;height:34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">
            <v:textbox>
              <w:txbxContent>
                <w:p w:rsidR="00B208AC" w:rsidRPr="007F6BFD" w:rsidRDefault="00B208AC" w:rsidP="00F9081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sz w:val="24"/>
                      <w:szCs w:val="24"/>
                    </w:rPr>
                    <w:t>Стиральный порошок</w:t>
                  </w:r>
                </w:p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sz w:val="28"/>
          <w:szCs w:val="28"/>
        </w:rPr>
      </w:pPr>
    </w:p>
    <w:p w:rsidR="00B208AC" w:rsidRPr="001829F9" w:rsidRDefault="00B208AC" w:rsidP="00922FFE">
      <w:pPr>
        <w:contextualSpacing/>
        <w:jc w:val="both"/>
        <w:rPr>
          <w:sz w:val="24"/>
        </w:rPr>
      </w:pPr>
    </w:p>
    <w:p w:rsidR="00B208AC" w:rsidRDefault="00B208AC" w:rsidP="007F6BFD">
      <w:pPr>
        <w:pStyle w:val="BodyTextIndent"/>
        <w:tabs>
          <w:tab w:val="left" w:pos="540"/>
          <w:tab w:val="left" w:pos="900"/>
        </w:tabs>
        <w:spacing w:line="240" w:lineRule="auto"/>
        <w:ind w:firstLine="0"/>
        <w:jc w:val="center"/>
        <w:rPr>
          <w:b/>
          <w:sz w:val="24"/>
        </w:rPr>
      </w:pPr>
    </w:p>
    <w:p w:rsidR="00B208AC" w:rsidRPr="007F6BFD" w:rsidRDefault="00B208AC" w:rsidP="007F6BFD">
      <w:pPr>
        <w:pStyle w:val="BodyTextIndent"/>
        <w:tabs>
          <w:tab w:val="left" w:pos="540"/>
          <w:tab w:val="left" w:pos="900"/>
        </w:tabs>
        <w:spacing w:line="240" w:lineRule="auto"/>
        <w:ind w:firstLine="0"/>
        <w:jc w:val="center"/>
        <w:rPr>
          <w:b/>
          <w:sz w:val="24"/>
        </w:rPr>
      </w:pPr>
      <w:r w:rsidRPr="007F6BFD">
        <w:rPr>
          <w:b/>
          <w:sz w:val="24"/>
        </w:rPr>
        <w:t>Заполните таблицы (</w:t>
      </w:r>
      <w:r w:rsidRPr="007F6BFD">
        <w:rPr>
          <w:b/>
        </w:rPr>
        <w:t>задания 3 – 4)</w:t>
      </w:r>
      <w:r w:rsidRPr="007F6BFD">
        <w:rPr>
          <w:b/>
          <w:sz w:val="24"/>
        </w:rPr>
        <w:t>:</w:t>
      </w:r>
    </w:p>
    <w:p w:rsidR="00B208AC" w:rsidRPr="001829F9" w:rsidRDefault="00B208AC" w:rsidP="00922FFE">
      <w:pPr>
        <w:pStyle w:val="31"/>
        <w:rPr>
          <w:b/>
          <w:i/>
          <w:sz w:val="24"/>
          <w:szCs w:val="24"/>
          <w:u w:val="single"/>
        </w:rPr>
      </w:pPr>
    </w:p>
    <w:p w:rsidR="00B208AC" w:rsidRPr="001829F9" w:rsidRDefault="00B208AC" w:rsidP="00922FFE">
      <w:pPr>
        <w:ind w:left="360"/>
        <w:rPr>
          <w:b/>
          <w:lang w:val="en-US"/>
        </w:rPr>
      </w:pPr>
      <w:r w:rsidRPr="001829F9">
        <w:rPr>
          <w:rFonts w:ascii="Times New Roman" w:hAnsi="Times New Roman"/>
          <w:b/>
          <w:sz w:val="24"/>
          <w:szCs w:val="24"/>
        </w:rPr>
        <w:t xml:space="preserve">Задание 3. </w:t>
      </w:r>
    </w:p>
    <w:tbl>
      <w:tblPr>
        <w:tblW w:w="0" w:type="auto"/>
        <w:jc w:val="center"/>
        <w:tblInd w:w="26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/>
      </w:tblPr>
      <w:tblGrid>
        <w:gridCol w:w="5350"/>
      </w:tblGrid>
      <w:tr w:rsidR="00B208AC" w:rsidRPr="00C5766C" w:rsidTr="00876CE5">
        <w:trPr>
          <w:trHeight w:val="100"/>
          <w:jc w:val="center"/>
        </w:trPr>
        <w:tc>
          <w:tcPr>
            <w:tcW w:w="5350" w:type="dxa"/>
            <w:tcBorders>
              <w:top w:val="double" w:sz="4" w:space="0" w:color="auto"/>
              <w:bottom w:val="double" w:sz="4" w:space="0" w:color="auto"/>
            </w:tcBorders>
          </w:tcPr>
          <w:p w:rsidR="00B208AC" w:rsidRPr="001829F9" w:rsidRDefault="00B208AC" w:rsidP="00F90810">
            <w:pPr>
              <w:pStyle w:val="31"/>
              <w:rPr>
                <w:b/>
                <w:sz w:val="24"/>
                <w:szCs w:val="24"/>
              </w:rPr>
            </w:pPr>
            <w:r w:rsidRPr="001829F9">
              <w:rPr>
                <w:b/>
                <w:sz w:val="24"/>
                <w:szCs w:val="24"/>
              </w:rPr>
              <w:t xml:space="preserve">ЧС природного характера </w:t>
            </w:r>
            <w:r w:rsidRPr="001829F9">
              <w:rPr>
                <w:sz w:val="24"/>
                <w:szCs w:val="24"/>
              </w:rPr>
              <w:t>(не менее 4-х)</w:t>
            </w:r>
          </w:p>
        </w:tc>
      </w:tr>
      <w:tr w:rsidR="00B208AC" w:rsidRPr="00C5766C" w:rsidTr="00876CE5">
        <w:trPr>
          <w:trHeight w:val="100"/>
          <w:jc w:val="center"/>
        </w:trPr>
        <w:tc>
          <w:tcPr>
            <w:tcW w:w="5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208AC" w:rsidRPr="001829F9" w:rsidRDefault="00B208AC" w:rsidP="00922FFE">
      <w:pPr>
        <w:rPr>
          <w:vanish/>
        </w:rPr>
      </w:pPr>
    </w:p>
    <w:tbl>
      <w:tblPr>
        <w:tblpPr w:leftFromText="180" w:rightFromText="180" w:vertAnchor="text" w:horzAnchor="margin" w:tblpXSpec="center" w:tblpY="84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540"/>
        <w:gridCol w:w="1980"/>
        <w:gridCol w:w="720"/>
        <w:gridCol w:w="1800"/>
        <w:gridCol w:w="720"/>
        <w:gridCol w:w="1980"/>
        <w:gridCol w:w="360"/>
      </w:tblGrid>
      <w:tr w:rsidR="00B208AC" w:rsidRPr="00C5766C" w:rsidTr="00876CE5">
        <w:trPr>
          <w:trHeight w:val="334"/>
        </w:trPr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sz w:val="24"/>
                <w:szCs w:val="24"/>
              </w:rPr>
            </w:pPr>
          </w:p>
        </w:tc>
      </w:tr>
    </w:tbl>
    <w:p w:rsidR="00B208AC" w:rsidRPr="001829F9" w:rsidRDefault="00B208AC" w:rsidP="003558AD">
      <w:pPr>
        <w:ind w:left="360"/>
        <w:rPr>
          <w:rFonts w:ascii="Times New Roman" w:hAnsi="Times New Roman"/>
          <w:b/>
          <w:sz w:val="24"/>
          <w:szCs w:val="24"/>
        </w:rPr>
      </w:pPr>
    </w:p>
    <w:p w:rsidR="00B208AC" w:rsidRPr="001829F9" w:rsidRDefault="00B208AC" w:rsidP="003558AD">
      <w:pPr>
        <w:ind w:left="360"/>
        <w:rPr>
          <w:b/>
          <w:lang w:val="en-US"/>
        </w:rPr>
      </w:pPr>
      <w:r w:rsidRPr="001829F9">
        <w:rPr>
          <w:rFonts w:ascii="Times New Roman" w:hAnsi="Times New Roman"/>
          <w:b/>
          <w:sz w:val="24"/>
          <w:szCs w:val="24"/>
        </w:rPr>
        <w:t xml:space="preserve">Задание 4. </w:t>
      </w:r>
    </w:p>
    <w:p w:rsidR="00B208AC" w:rsidRPr="001829F9" w:rsidRDefault="00B208AC" w:rsidP="00922FFE">
      <w:pPr>
        <w:pStyle w:val="31"/>
        <w:rPr>
          <w:b/>
          <w:sz w:val="16"/>
          <w:szCs w:val="16"/>
        </w:rPr>
      </w:pPr>
    </w:p>
    <w:p w:rsidR="00B208AC" w:rsidRPr="001829F9" w:rsidRDefault="00B208AC" w:rsidP="00922FFE">
      <w:pPr>
        <w:pStyle w:val="31"/>
        <w:framePr w:hSpace="180" w:wrap="around" w:vAnchor="text" w:hAnchor="margin" w:xAlign="center" w:y="-26"/>
        <w:rPr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="-2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7128"/>
      </w:tblGrid>
      <w:tr w:rsidR="00B208AC" w:rsidRPr="00C5766C" w:rsidTr="00876CE5">
        <w:tc>
          <w:tcPr>
            <w:tcW w:w="7128" w:type="dxa"/>
          </w:tcPr>
          <w:p w:rsidR="00B208AC" w:rsidRPr="001829F9" w:rsidRDefault="00B208AC" w:rsidP="00876CE5">
            <w:pPr>
              <w:pStyle w:val="31"/>
              <w:ind w:left="360"/>
              <w:jc w:val="center"/>
              <w:rPr>
                <w:b/>
                <w:sz w:val="24"/>
                <w:szCs w:val="24"/>
              </w:rPr>
            </w:pPr>
            <w:r w:rsidRPr="001829F9">
              <w:rPr>
                <w:b/>
                <w:sz w:val="24"/>
                <w:szCs w:val="24"/>
              </w:rPr>
              <w:t>Виды основных природных явлений, оказывающих влияние на безопасность жизнедеятельности человека</w:t>
            </w:r>
          </w:p>
        </w:tc>
      </w:tr>
      <w:tr w:rsidR="00B208AC" w:rsidRPr="00C5766C" w:rsidTr="00876CE5">
        <w:trPr>
          <w:trHeight w:val="123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208AC" w:rsidRPr="001829F9" w:rsidRDefault="00B208AC" w:rsidP="00922FFE">
      <w:pPr>
        <w:rPr>
          <w:vanish/>
        </w:rPr>
      </w:pPr>
    </w:p>
    <w:tbl>
      <w:tblPr>
        <w:tblW w:w="0" w:type="auto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1"/>
        <w:gridCol w:w="331"/>
        <w:gridCol w:w="1450"/>
        <w:gridCol w:w="414"/>
        <w:gridCol w:w="1450"/>
        <w:gridCol w:w="322"/>
        <w:gridCol w:w="1312"/>
        <w:gridCol w:w="418"/>
        <w:gridCol w:w="1347"/>
      </w:tblGrid>
      <w:tr w:rsidR="00B208AC" w:rsidRPr="00C5766C" w:rsidTr="00876CE5">
        <w:trPr>
          <w:jc w:val="center"/>
        </w:trPr>
        <w:tc>
          <w:tcPr>
            <w:tcW w:w="1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8AC" w:rsidRPr="001829F9" w:rsidRDefault="00B208AC" w:rsidP="00876CE5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208AC" w:rsidRPr="001829F9" w:rsidRDefault="00B208AC" w:rsidP="008D0E89">
      <w:pPr>
        <w:pStyle w:val="1"/>
        <w:shd w:val="clear" w:color="auto" w:fill="FFFFFF"/>
        <w:ind w:firstLine="709"/>
        <w:jc w:val="both"/>
        <w:rPr>
          <w:b/>
          <w:sz w:val="24"/>
        </w:rPr>
      </w:pPr>
    </w:p>
    <w:p w:rsidR="00B208AC" w:rsidRPr="001829F9" w:rsidRDefault="00B208AC" w:rsidP="007F6BFD">
      <w:pPr>
        <w:ind w:left="360"/>
        <w:jc w:val="both"/>
        <w:rPr>
          <w:rFonts w:ascii="Times New Roman" w:hAnsi="Times New Roman"/>
        </w:rPr>
      </w:pPr>
      <w:r w:rsidRPr="001829F9">
        <w:rPr>
          <w:rFonts w:ascii="Times New Roman" w:hAnsi="Times New Roman"/>
          <w:b/>
          <w:sz w:val="24"/>
          <w:szCs w:val="24"/>
        </w:rPr>
        <w:t>Задание 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70727A">
        <w:rPr>
          <w:rFonts w:ascii="Times New Roman" w:hAnsi="Times New Roman"/>
          <w:b/>
          <w:sz w:val="24"/>
          <w:szCs w:val="24"/>
        </w:rPr>
        <w:t>Сориентируйтесь в лесу в пасмурную погоду по признакам местных предметов. Перечислите их.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1"/>
        <w:gridCol w:w="9977"/>
      </w:tblGrid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1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2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3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4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5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6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7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8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  <w:tr w:rsidR="00B208AC" w:rsidRPr="00C5766C" w:rsidTr="007F6BFD">
        <w:tc>
          <w:tcPr>
            <w:tcW w:w="391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  <w:r w:rsidRPr="00C5766C">
              <w:rPr>
                <w:rFonts w:cs="Calibri"/>
                <w:lang w:eastAsia="en-US"/>
              </w:rPr>
              <w:t>9</w:t>
            </w:r>
          </w:p>
        </w:tc>
        <w:tc>
          <w:tcPr>
            <w:tcW w:w="9977" w:type="dxa"/>
          </w:tcPr>
          <w:p w:rsidR="00B208AC" w:rsidRPr="00C5766C" w:rsidRDefault="00B208AC" w:rsidP="00CD0D69">
            <w:pPr>
              <w:pStyle w:val="NoSpacing"/>
              <w:rPr>
                <w:rFonts w:cs="Calibri"/>
                <w:lang w:eastAsia="en-US"/>
              </w:rPr>
            </w:pPr>
          </w:p>
        </w:tc>
      </w:tr>
    </w:tbl>
    <w:p w:rsidR="00B208AC" w:rsidRPr="001829F9" w:rsidRDefault="00B208AC" w:rsidP="008D0E89">
      <w:pPr>
        <w:pStyle w:val="BodyTextIndent"/>
        <w:spacing w:line="240" w:lineRule="auto"/>
        <w:ind w:firstLine="0"/>
        <w:rPr>
          <w:b/>
          <w:sz w:val="24"/>
        </w:rPr>
      </w:pPr>
    </w:p>
    <w:p w:rsidR="00B208AC" w:rsidRPr="001829F9" w:rsidRDefault="00B208AC" w:rsidP="003558AD">
      <w:pPr>
        <w:pStyle w:val="Subtitle"/>
        <w:ind w:left="-180"/>
        <w:jc w:val="left"/>
        <w:rPr>
          <w:b/>
          <w:i/>
          <w:sz w:val="24"/>
          <w:szCs w:val="24"/>
        </w:rPr>
      </w:pPr>
      <w:r w:rsidRPr="001829F9">
        <w:rPr>
          <w:b/>
          <w:i/>
          <w:sz w:val="24"/>
          <w:szCs w:val="24"/>
        </w:rPr>
        <w:t>Вставьте пропущенные слова:</w:t>
      </w:r>
    </w:p>
    <w:p w:rsidR="00B208AC" w:rsidRPr="001829F9" w:rsidRDefault="00B208AC" w:rsidP="003558AD">
      <w:pPr>
        <w:pStyle w:val="Subtitle"/>
        <w:ind w:left="-180"/>
        <w:jc w:val="left"/>
        <w:rPr>
          <w:b/>
          <w:i/>
          <w:sz w:val="24"/>
          <w:szCs w:val="24"/>
        </w:rPr>
      </w:pPr>
    </w:p>
    <w:p w:rsidR="00B208AC" w:rsidRPr="001829F9" w:rsidRDefault="00B208AC" w:rsidP="003558AD">
      <w:pPr>
        <w:pStyle w:val="Subtitle"/>
        <w:ind w:left="360"/>
        <w:jc w:val="left"/>
        <w:rPr>
          <w:b/>
          <w:sz w:val="24"/>
          <w:u w:val="none"/>
        </w:rPr>
      </w:pPr>
      <w:r w:rsidRPr="001829F9">
        <w:rPr>
          <w:b/>
          <w:sz w:val="24"/>
          <w:u w:val="none"/>
        </w:rPr>
        <w:t xml:space="preserve">Задание 6.  </w:t>
      </w:r>
    </w:p>
    <w:p w:rsidR="00B208AC" w:rsidRPr="001829F9" w:rsidRDefault="00B208AC" w:rsidP="007F6BF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Дорога — обустроенная или приспособленная и используемая для движения транспортных средств _________________ либо _____________________. Дорога включает в себя одну и несколько __________________, а также __________________________обочины и разделительные полосы при их наличии.</w:t>
      </w:r>
    </w:p>
    <w:p w:rsidR="00B208AC" w:rsidRPr="001829F9" w:rsidRDefault="00B208AC" w:rsidP="003558AD">
      <w:pPr>
        <w:pStyle w:val="Subtitle"/>
        <w:ind w:left="360"/>
        <w:jc w:val="left"/>
        <w:rPr>
          <w:b/>
          <w:sz w:val="24"/>
          <w:u w:val="none"/>
        </w:rPr>
      </w:pPr>
    </w:p>
    <w:p w:rsidR="00B208AC" w:rsidRPr="001829F9" w:rsidRDefault="00B208AC" w:rsidP="001829F9">
      <w:pPr>
        <w:pStyle w:val="NoSpacing"/>
        <w:rPr>
          <w:rFonts w:ascii="Times New Roman" w:hAnsi="Times New Roman"/>
        </w:rPr>
      </w:pPr>
      <w:r w:rsidRPr="0070727A">
        <w:rPr>
          <w:rFonts w:ascii="Times New Roman" w:hAnsi="Times New Roman"/>
          <w:b/>
          <w:iCs/>
          <w:sz w:val="24"/>
          <w:szCs w:val="24"/>
        </w:rPr>
        <w:t>Задание 7.</w:t>
      </w:r>
      <w:r w:rsidRPr="001829F9">
        <w:rPr>
          <w:rStyle w:val="Emphasis"/>
          <w:rFonts w:ascii="Times New Roman" w:hAnsi="Times New Roman"/>
          <w:b/>
          <w:iCs/>
          <w:sz w:val="24"/>
          <w:szCs w:val="24"/>
        </w:rPr>
        <w:t xml:space="preserve"> </w:t>
      </w:r>
      <w:r w:rsidRPr="001829F9">
        <w:rPr>
          <w:rFonts w:ascii="Times New Roman" w:hAnsi="Times New Roman"/>
          <w:b/>
          <w:sz w:val="24"/>
          <w:szCs w:val="24"/>
        </w:rPr>
        <w:t xml:space="preserve">Объяснить сущность процесса горения открытого в </w:t>
      </w:r>
      <w:smartTag w:uri="urn:schemas-microsoft-com:office:smarttags" w:element="metricconverter">
        <w:smartTagPr>
          <w:attr w:name="ProductID" w:val="1756 г"/>
        </w:smartTagPr>
        <w:r w:rsidRPr="001829F9">
          <w:rPr>
            <w:rFonts w:ascii="Times New Roman" w:hAnsi="Times New Roman"/>
            <w:b/>
            <w:sz w:val="24"/>
            <w:szCs w:val="24"/>
          </w:rPr>
          <w:t>1756 г</w:t>
        </w:r>
      </w:smartTag>
      <w:r w:rsidRPr="001829F9">
        <w:rPr>
          <w:rFonts w:ascii="Times New Roman" w:hAnsi="Times New Roman"/>
          <w:b/>
          <w:sz w:val="24"/>
          <w:szCs w:val="24"/>
        </w:rPr>
        <w:t>. великим русским ученым М. В. Ломоносовым, заполнив схему, характеризующую условия процесса горения.</w:t>
      </w:r>
    </w:p>
    <w:p w:rsidR="00B208AC" w:rsidRPr="001829F9" w:rsidRDefault="00B208AC" w:rsidP="001829F9">
      <w:pPr>
        <w:pStyle w:val="PlainText"/>
        <w:ind w:firstLine="709"/>
        <w:jc w:val="both"/>
        <w:rPr>
          <w:spacing w:val="20"/>
          <w:sz w:val="6"/>
          <w:szCs w:val="6"/>
        </w:rPr>
      </w:pPr>
    </w:p>
    <w:p w:rsidR="00B208AC" w:rsidRPr="001829F9" w:rsidRDefault="00B208AC" w:rsidP="001829F9">
      <w:pPr>
        <w:jc w:val="center"/>
        <w:rPr>
          <w:b/>
          <w:i/>
          <w:sz w:val="24"/>
          <w:szCs w:val="24"/>
        </w:rPr>
      </w:pPr>
      <w:r>
        <w:rPr>
          <w:noProof/>
        </w:rPr>
        <w:pict>
          <v:shape id="Поле 80" o:spid="_x0000_s1037" type="#_x0000_t202" style="position:absolute;left:0;text-align:left;margin-left:108pt;margin-top:11.15pt;width:243pt;height:28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">
            <v:textbox>
              <w:txbxContent>
                <w:p w:rsidR="00B208AC" w:rsidRPr="007F6BFD" w:rsidRDefault="00B208AC" w:rsidP="001829F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F6BF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ПРОЦЕСС ГОРЕНИЯ</w:t>
                  </w:r>
                </w:p>
                <w:p w:rsidR="00B208AC" w:rsidRDefault="00B208AC" w:rsidP="001829F9"/>
              </w:txbxContent>
            </v:textbox>
          </v:shape>
        </w:pict>
      </w:r>
    </w:p>
    <w:p w:rsidR="00B208AC" w:rsidRPr="001829F9" w:rsidRDefault="00B208AC" w:rsidP="001829F9">
      <w:pPr>
        <w:jc w:val="center"/>
        <w:rPr>
          <w:sz w:val="24"/>
          <w:szCs w:val="24"/>
        </w:rPr>
      </w:pPr>
      <w:r>
        <w:rPr>
          <w:noProof/>
        </w:rPr>
        <w:pict>
          <v:line id="Прямая соединительная линия 79" o:spid="_x0000_s1038" style="position:absolute;left:0;text-align:left;z-index:251678720;visibility:visible;mso-wrap-distance-left:3.17497mm;mso-wrap-distance-right:3.17497mm" from="1in,7.7pt" to="1in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"/>
        </w:pict>
      </w:r>
      <w:r>
        <w:rPr>
          <w:noProof/>
        </w:rPr>
        <w:pict>
          <v:line id="Прямая соединительная линия 77" o:spid="_x0000_s1039" style="position:absolute;left:0;text-align:left;z-index:251679744;visibility:visible;mso-wrap-distance-left:3.17497mm;mso-wrap-distance-right:3.17497mm" from="387pt,7.7pt" to="387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"/>
        </w:pict>
      </w:r>
      <w:r>
        <w:rPr>
          <w:noProof/>
        </w:rPr>
        <w:pict>
          <v:line id="Прямая соединительная линия 75" o:spid="_x0000_s1040" style="position:absolute;left:0;text-align:left;z-index:251676672;visibility:visible;mso-wrap-distance-left:3.17497mm;mso-wrap-distance-right:3.17497mm" from="234pt,11.4pt" to="234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"/>
        </w:pict>
      </w:r>
      <w:r>
        <w:rPr>
          <w:noProof/>
        </w:rPr>
        <w:pict>
          <v:line id="Прямая соединительная линия 78" o:spid="_x0000_s1041" style="position:absolute;left:0;text-align:left;flip:x;z-index:251677696;visibility:visible;mso-wrap-distance-top:-3e-5mm;mso-wrap-distance-bottom:-3e-5mm" from="1in,7.7pt" to="10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"/>
        </w:pict>
      </w:r>
      <w:r>
        <w:rPr>
          <w:noProof/>
        </w:rPr>
        <w:pict>
          <v:line id="Прямая соединительная линия 76" o:spid="_x0000_s1042" style="position:absolute;left:0;text-align:left;z-index:251680768;visibility:visible;mso-wrap-distance-top:-3e-5mm;mso-wrap-distance-bottom:-3e-5mm" from="351pt,7.7pt" to="387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"/>
        </w:pict>
      </w:r>
    </w:p>
    <w:p w:rsidR="00B208AC" w:rsidRPr="001829F9" w:rsidRDefault="00B208AC" w:rsidP="001829F9">
      <w:pPr>
        <w:jc w:val="center"/>
        <w:rPr>
          <w:b/>
          <w:i/>
          <w:sz w:val="24"/>
          <w:szCs w:val="24"/>
        </w:rPr>
      </w:pPr>
      <w:r>
        <w:rPr>
          <w:noProof/>
        </w:rPr>
        <w:pict>
          <v:shape id="Поле 72" o:spid="_x0000_s1043" type="#_x0000_t202" style="position:absolute;left:0;text-align:left;margin-left:315pt;margin-top:11.55pt;width:13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">
            <v:textbox>
              <w:txbxContent>
                <w:p w:rsidR="00B208AC" w:rsidRDefault="00B208AC" w:rsidP="001829F9"/>
              </w:txbxContent>
            </v:textbox>
          </v:shape>
        </w:pict>
      </w:r>
      <w:r>
        <w:rPr>
          <w:noProof/>
        </w:rPr>
        <w:pict>
          <v:shape id="Поле 73" o:spid="_x0000_s1044" type="#_x0000_t202" style="position:absolute;left:0;text-align:left;margin-left:153pt;margin-top:11.55pt;width:135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">
            <v:textbox>
              <w:txbxContent>
                <w:p w:rsidR="00B208AC" w:rsidRPr="00681D64" w:rsidRDefault="00B208AC" w:rsidP="001829F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Поле 74" o:spid="_x0000_s1045" type="#_x0000_t202" style="position:absolute;left:0;text-align:left;margin-left:9pt;margin-top:11.55pt;width:13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">
            <v:textbox>
              <w:txbxContent>
                <w:p w:rsidR="00B208AC" w:rsidRPr="00C82304" w:rsidRDefault="00B208AC" w:rsidP="001829F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208AC" w:rsidRPr="001829F9" w:rsidRDefault="00B208AC" w:rsidP="001829F9">
      <w:pPr>
        <w:jc w:val="center"/>
        <w:rPr>
          <w:b/>
          <w:sz w:val="24"/>
          <w:szCs w:val="24"/>
        </w:rPr>
      </w:pPr>
    </w:p>
    <w:p w:rsidR="00B208AC" w:rsidRPr="001829F9" w:rsidRDefault="00B208AC" w:rsidP="003558AD">
      <w:pPr>
        <w:overflowPunct w:val="0"/>
        <w:autoSpaceDE w:val="0"/>
        <w:autoSpaceDN w:val="0"/>
        <w:adjustRightInd w:val="0"/>
        <w:spacing w:after="0" w:line="240" w:lineRule="auto"/>
        <w:ind w:left="360"/>
        <w:rPr>
          <w:b/>
          <w:sz w:val="24"/>
        </w:rPr>
      </w:pPr>
    </w:p>
    <w:p w:rsidR="00B208AC" w:rsidRPr="001829F9" w:rsidRDefault="00B208AC" w:rsidP="007F6BFD">
      <w:pPr>
        <w:pStyle w:val="NoSpacing"/>
        <w:jc w:val="both"/>
        <w:rPr>
          <w:rFonts w:ascii="Times New Roman" w:hAnsi="Times New Roman"/>
        </w:rPr>
      </w:pPr>
      <w:r w:rsidRPr="007F6BFD">
        <w:rPr>
          <w:rFonts w:ascii="Times New Roman" w:hAnsi="Times New Roman"/>
          <w:b/>
          <w:bCs/>
          <w:sz w:val="24"/>
          <w:szCs w:val="24"/>
        </w:rPr>
        <w:t>Задание 8.</w:t>
      </w:r>
      <w:r>
        <w:rPr>
          <w:rFonts w:ascii="Times New Roman" w:hAnsi="Times New Roman"/>
          <w:b/>
          <w:bCs/>
        </w:rPr>
        <w:t xml:space="preserve"> </w:t>
      </w:r>
      <w:r w:rsidRPr="0070727A">
        <w:rPr>
          <w:rFonts w:ascii="Times New Roman" w:hAnsi="Times New Roman"/>
          <w:b/>
          <w:sz w:val="24"/>
          <w:szCs w:val="24"/>
        </w:rPr>
        <w:t>Отметьте «крестиком» или «галочкой» (в квадрате слева) условия, способствующие распространению пожаров в жилых и общественных зданиях.</w: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21" o:spid="_x0000_s1046" type="#_x0000_t202" style="position:absolute;margin-left:27.45pt;margin-top:8.7pt;width:485.55pt;height:19.4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">
            <v:textbox>
              <w:txbxContent>
                <w:p w:rsidR="00B208AC" w:rsidRPr="00B07EB3" w:rsidRDefault="00B208AC" w:rsidP="00F90810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отсутствие аварийного освещения на путях эвакуации из здания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0" o:spid="_x0000_s1047" type="#_x0000_t202" style="position:absolute;margin-left:-4.3pt;margin-top:8.7pt;width:27.9pt;height:21.2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">
            <v:textbox>
              <w:txbxContent>
                <w:p w:rsidR="00B208AC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pacing w:val="-4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z w:val="16"/>
          <w:szCs w:val="16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z w:val="16"/>
          <w:szCs w:val="16"/>
        </w:rPr>
      </w:pPr>
      <w:r>
        <w:rPr>
          <w:noProof/>
        </w:rPr>
        <w:pict>
          <v:shape id="Поле 19" o:spid="_x0000_s1048" type="#_x0000_t202" style="position:absolute;margin-left:28.05pt;margin-top:8.3pt;width:484.95pt;height:22.7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">
            <v:textbox>
              <w:txbxContent>
                <w:p w:rsidR="00B208AC" w:rsidRPr="00B07EB3" w:rsidRDefault="00B208AC" w:rsidP="00F90810">
                  <w:pPr>
                    <w:spacing w:line="204" w:lineRule="auto"/>
                    <w:rPr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скопление значительного количества горючих веществ и материалов в помещениях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8" o:spid="_x0000_s1049" type="#_x0000_t202" style="position:absolute;margin-left:-4.75pt;margin-top:8.3pt;width:27.9pt;height:22.7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">
            <v:textbox>
              <w:txbxContent>
                <w:p w:rsidR="00B208AC" w:rsidRPr="00455A9C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rect id="Прямоугольник 17" o:spid="_x0000_s1050" style="position:absolute;margin-left:-68.85pt;margin-top:5.6pt;width:27pt;height:22.75pt;z-index:25167564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" fillcolor="#bfbfbf" strokeweight=".26mm">
            <v:stroke joinstyle="round"/>
          </v:rect>
        </w:pict>
      </w:r>
      <w:r w:rsidRPr="001829F9">
        <w:rPr>
          <w:rFonts w:ascii="Times New Roman" w:hAnsi="Times New Roman"/>
          <w:b/>
        </w:rPr>
        <w:tab/>
      </w:r>
      <w:r w:rsidRPr="001829F9">
        <w:rPr>
          <w:rFonts w:ascii="Times New Roman" w:hAnsi="Times New Roman"/>
          <w:b/>
        </w:rPr>
        <w:tab/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z w:val="10"/>
          <w:szCs w:val="10"/>
        </w:rPr>
      </w:pPr>
      <w:r>
        <w:rPr>
          <w:noProof/>
        </w:rPr>
        <w:pict>
          <v:shape id="Поле 16" o:spid="_x0000_s1051" type="#_x0000_t202" style="position:absolute;margin-left:-4.3pt;margin-top:10.9pt;width:27.9pt;height:23.3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">
            <v:textbox>
              <w:txbxContent>
                <w:p w:rsidR="00B208AC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15" o:spid="_x0000_s1052" type="#_x0000_t202" style="position:absolute;margin-left:27.95pt;margin-top:5.05pt;width:455.7pt;height:29.3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">
            <v:textbox>
              <w:txbxContent>
                <w:p w:rsidR="00B208AC" w:rsidRPr="00B07EB3" w:rsidRDefault="00B208AC" w:rsidP="00F90810">
                  <w:pPr>
                    <w:spacing w:line="204" w:lineRule="auto"/>
                    <w:rPr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наличие путей, создающих возможность распространения пламени и продуктов горения в соседние помещения</w:t>
                  </w:r>
                </w:p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13" o:spid="_x0000_s1053" type="#_x0000_t202" style="position:absolute;margin-left:27.45pt;margin-top:1.2pt;width:456.75pt;height:22.2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">
            <v:textbox>
              <w:txbxContent>
                <w:p w:rsidR="00B208AC" w:rsidRPr="00B07EB3" w:rsidRDefault="00B208AC" w:rsidP="00F90810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неисправность электропроводки в лифтовых шахтах и дымовых люках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4" o:spid="_x0000_s1054" type="#_x0000_t202" style="position:absolute;margin-left:-4.3pt;margin-top:-.05pt;width:28.35pt;height:19.3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">
            <v:textbox>
              <w:txbxContent>
                <w:p w:rsidR="00B208AC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z w:val="16"/>
          <w:szCs w:val="16"/>
        </w:rPr>
      </w:pPr>
      <w:r>
        <w:rPr>
          <w:noProof/>
        </w:rPr>
        <w:pict>
          <v:shape id="Поле 12" o:spid="_x0000_s1055" type="#_x0000_t202" style="position:absolute;margin-left:-4.15pt;margin-top:9.8pt;width:27.75pt;height:27.2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">
            <v:textbox>
              <w:txbxContent>
                <w:p w:rsidR="00B208AC" w:rsidRPr="00455A9C" w:rsidRDefault="00B208AC" w:rsidP="00F90810"/>
                <w:p w:rsidR="00B208AC" w:rsidRPr="00EA31DA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11" o:spid="_x0000_s1056" type="#_x0000_t202" style="position:absolute;margin-left:28.05pt;margin-top:.6pt;width:457.2pt;height:33.3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">
            <v:textbox>
              <w:txbxContent>
                <w:p w:rsidR="00B208AC" w:rsidRPr="00B07EB3" w:rsidRDefault="00B208AC" w:rsidP="00F90810">
                  <w:pPr>
                    <w:spacing w:line="192" w:lineRule="auto"/>
                    <w:rPr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внезапное появление в процессе пожара факторов, ускоряющих его развитие, например </w:t>
                  </w:r>
                  <w:r w:rsidRPr="00B07EB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свежий воздух, поступающий через открытые окна</w:t>
                  </w:r>
                </w:p>
              </w:txbxContent>
            </v:textbox>
          </v:shape>
        </w:pict>
      </w:r>
      <w:r w:rsidRPr="001829F9">
        <w:rPr>
          <w:rFonts w:ascii="Times New Roman" w:hAnsi="Times New Roman"/>
          <w:b/>
        </w:rPr>
        <w:tab/>
      </w:r>
      <w:r w:rsidRPr="001829F9">
        <w:rPr>
          <w:rFonts w:ascii="Times New Roman" w:hAnsi="Times New Roman"/>
          <w:b/>
        </w:rPr>
        <w:tab/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10" o:spid="_x0000_s1057" type="#_x0000_t202" style="position:absolute;margin-left:28.05pt;margin-top:1.1pt;width:456.45pt;height:30.8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">
            <v:textbox>
              <w:txbxContent>
                <w:p w:rsidR="00B208AC" w:rsidRPr="00B07EB3" w:rsidRDefault="00B208AC" w:rsidP="00F90810">
                  <w:pPr>
                    <w:spacing w:line="192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отсутствие поэтажных планов эвакуации людей при пожаре из жилого или общественного здания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9" o:spid="_x0000_s1058" type="#_x0000_t202" style="position:absolute;margin-left:-4.75pt;margin-top:.35pt;width:27.9pt;height:24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">
            <v:textbox>
              <w:txbxContent>
                <w:p w:rsidR="00B208AC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z w:val="16"/>
          <w:szCs w:val="16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8" o:spid="_x0000_s1059" type="#_x0000_t202" style="position:absolute;margin-left:28.05pt;margin-top:5.65pt;width:455.7pt;height:18.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">
            <v:textbox>
              <w:txbxContent>
                <w:p w:rsidR="00B208AC" w:rsidRPr="00B07EB3" w:rsidRDefault="00B208AC" w:rsidP="00F90810">
                  <w:pPr>
                    <w:spacing w:line="204" w:lineRule="auto"/>
                    <w:rPr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запоздалое обнаружение возникшего пожара и сообщение о нем в пожарную часть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7" o:spid="_x0000_s1060" type="#_x0000_t202" style="position:absolute;margin-left:-4.75pt;margin-top:2.05pt;width:28.35pt;height:22.1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">
            <v:textbox>
              <w:txbxContent>
                <w:p w:rsidR="00B208AC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z w:val="16"/>
          <w:szCs w:val="16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6" o:spid="_x0000_s1061" type="#_x0000_t202" style="position:absolute;margin-left:28.05pt;margin-top:2.2pt;width:455.7pt;height:23.2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">
            <v:textbox>
              <w:txbxContent>
                <w:p w:rsidR="00B208AC" w:rsidRPr="00B07EB3" w:rsidRDefault="00B208AC" w:rsidP="00F90810">
                  <w:pPr>
                    <w:rPr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отсутствие или неисправность первичных средств тушения пожара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5" o:spid="_x0000_s1062" type="#_x0000_t202" style="position:absolute;margin-left:-4.3pt;margin-top:2.2pt;width:27.9pt;height:23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">
            <v:textbox>
              <w:txbxContent>
                <w:p w:rsidR="00B208AC" w:rsidRDefault="00B208AC" w:rsidP="00F90810"/>
              </w:txbxContent>
            </v:textbox>
          </v:shape>
        </w:pict>
      </w:r>
      <w:r w:rsidRPr="001829F9">
        <w:rPr>
          <w:rFonts w:ascii="Times New Roman" w:hAnsi="Times New Roman"/>
          <w:b/>
        </w:rPr>
        <w:tab/>
      </w:r>
      <w:r w:rsidRPr="001829F9">
        <w:rPr>
          <w:rFonts w:ascii="Times New Roman" w:hAnsi="Times New Roman"/>
          <w:b/>
        </w:rPr>
        <w:tab/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z w:val="16"/>
          <w:szCs w:val="16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4" o:spid="_x0000_s1063" type="#_x0000_t202" style="position:absolute;margin-left:27.45pt;margin-top:4.1pt;width:456.3pt;height:24.4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">
            <v:textbox>
              <w:txbxContent>
                <w:p w:rsidR="00B208AC" w:rsidRPr="00B07EB3" w:rsidRDefault="00B208AC" w:rsidP="00F90810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отсутствие инструкций о мерах пожарной безопасности в здании и помещениях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3" o:spid="_x0000_s1064" type="#_x0000_t202" style="position:absolute;margin-left:-4.75pt;margin-top:3.55pt;width:28.35pt;height: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">
            <v:textbox>
              <w:txbxContent>
                <w:p w:rsidR="00B208AC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 w:rsidRPr="001829F9">
        <w:rPr>
          <w:rFonts w:ascii="Times New Roman" w:hAnsi="Times New Roman"/>
          <w:b/>
        </w:rPr>
        <w:tab/>
      </w:r>
      <w:r w:rsidRPr="001829F9">
        <w:rPr>
          <w:rFonts w:ascii="Times New Roman" w:hAnsi="Times New Roman"/>
          <w:b/>
        </w:rPr>
        <w:tab/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  <w:sz w:val="10"/>
          <w:szCs w:val="10"/>
        </w:rPr>
      </w:pP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Поле 2" o:spid="_x0000_s1065" type="#_x0000_t202" style="position:absolute;margin-left:27.3pt;margin-top:7.85pt;width:456.45pt;height:24.0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">
            <v:textbox>
              <w:txbxContent>
                <w:p w:rsidR="00B208AC" w:rsidRPr="00B07EB3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B07EB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неправильные действия людей при тушении пожара</w:t>
                  </w: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Default="00B208AC" w:rsidP="00F90810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208AC" w:rsidRPr="00215123" w:rsidRDefault="00B208AC" w:rsidP="00F90810"/>
              </w:txbxContent>
            </v:textbox>
          </v:shape>
        </w:pict>
      </w:r>
      <w:r>
        <w:rPr>
          <w:noProof/>
        </w:rPr>
        <w:pict>
          <v:shape id="Поле 1" o:spid="_x0000_s1066" type="#_x0000_t202" style="position:absolute;margin-left:-4.75pt;margin-top:7.85pt;width:28.35pt;height:24.0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">
            <v:textbox>
              <w:txbxContent>
                <w:p w:rsidR="00B208AC" w:rsidRDefault="00B208AC" w:rsidP="00F90810"/>
              </w:txbxContent>
            </v:textbox>
          </v:shape>
        </w:pict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  <w:r w:rsidRPr="001829F9">
        <w:rPr>
          <w:rFonts w:ascii="Times New Roman" w:hAnsi="Times New Roman"/>
          <w:b/>
        </w:rPr>
        <w:tab/>
      </w:r>
      <w:r w:rsidRPr="001829F9">
        <w:rPr>
          <w:rFonts w:ascii="Times New Roman" w:hAnsi="Times New Roman"/>
          <w:b/>
        </w:rPr>
        <w:tab/>
      </w:r>
    </w:p>
    <w:p w:rsidR="00B208AC" w:rsidRPr="001829F9" w:rsidRDefault="00B208AC" w:rsidP="00F90810">
      <w:pPr>
        <w:pStyle w:val="NoSpacing"/>
        <w:rPr>
          <w:rFonts w:ascii="Times New Roman" w:hAnsi="Times New Roman"/>
          <w:b/>
        </w:rPr>
      </w:pPr>
    </w:p>
    <w:p w:rsidR="00B208AC" w:rsidRPr="001829F9" w:rsidRDefault="00B208AC" w:rsidP="001829F9">
      <w:pPr>
        <w:pStyle w:val="NoSpacing"/>
        <w:rPr>
          <w:rFonts w:ascii="Times New Roman" w:hAnsi="Times New Roman"/>
          <w:bCs/>
        </w:rPr>
      </w:pPr>
    </w:p>
    <w:p w:rsidR="00B208AC" w:rsidRPr="001829F9" w:rsidRDefault="00B208AC" w:rsidP="001829F9">
      <w:pPr>
        <w:pStyle w:val="NoSpacing"/>
        <w:rPr>
          <w:i/>
        </w:rPr>
      </w:pPr>
      <w:r w:rsidRPr="001829F9">
        <w:rPr>
          <w:rFonts w:ascii="Times New Roman" w:hAnsi="Times New Roman"/>
          <w:b/>
          <w:bCs/>
        </w:rPr>
        <w:t xml:space="preserve">Задание 9.  Укажите </w:t>
      </w:r>
      <w:r w:rsidRPr="001829F9">
        <w:rPr>
          <w:rFonts w:ascii="Times New Roman" w:hAnsi="Times New Roman"/>
          <w:b/>
          <w:sz w:val="24"/>
          <w:szCs w:val="24"/>
        </w:rPr>
        <w:t>основные физические качества человека:</w:t>
      </w:r>
      <w:r>
        <w:rPr>
          <w:noProof/>
        </w:rPr>
        <w:pict>
          <v:line id="Прямая соединительная линия 130" o:spid="_x0000_s1067" style="position:absolute;z-index:251683840;visibility:visible;mso-wrap-distance-left:3.17497mm;mso-wrap-distance-right:3.17497mm;mso-position-horizontal-relative:text;mso-position-vertical-relative:text" from="369pt,9.05pt" to="369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dHUYw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129" o:spid="_x0000_s1068" style="position:absolute;z-index:251682816;visibility:visible;mso-wrap-distance-left:3.17497mm;mso-wrap-distance-right:3.17497mm;mso-position-horizontal-relative:text;mso-position-vertical-relative:text" from="279pt,9.05pt" to="279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128" o:spid="_x0000_s1069" style="position:absolute;z-index:251681792;visibility:visible;mso-wrap-distance-left:3.17497mm;mso-wrap-distance-right:3.17497mm;mso-position-horizontal-relative:text;mso-position-vertical-relative:text" from="180pt,9.05pt" to="180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ptYwIAAH0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Прямая соединительная линия 127" o:spid="_x0000_s1070" style="position:absolute;z-index:251684864;visibility:visible;mso-wrap-distance-left:3.17497mm;mso-wrap-distance-right:3.17497mm;mso-position-horizontal-relative:text;mso-position-vertical-relative:text" from="90pt,9.05pt" to="90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">
            <v:stroke endarrow="block"/>
          </v:line>
        </w:pict>
      </w:r>
    </w:p>
    <w:p w:rsidR="00B208AC" w:rsidRPr="001829F9" w:rsidRDefault="00B208AC" w:rsidP="001829F9">
      <w:pPr>
        <w:pStyle w:val="NoSpacing"/>
        <w:rPr>
          <w:i/>
        </w:rPr>
      </w:pPr>
      <w:r>
        <w:rPr>
          <w:noProof/>
        </w:rPr>
        <w:pict>
          <v:shape id="Поле 126" o:spid="_x0000_s1071" type="#_x0000_t202" style="position:absolute;margin-left:342pt;margin-top:12.1pt;width:99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">
            <v:textbox>
              <w:txbxContent>
                <w:p w:rsidR="00B208AC" w:rsidRDefault="00B208AC" w:rsidP="001829F9"/>
              </w:txbxContent>
            </v:textbox>
          </v:shape>
        </w:pict>
      </w:r>
      <w:r>
        <w:rPr>
          <w:noProof/>
        </w:rPr>
        <w:pict>
          <v:shape id="Поле 125" o:spid="_x0000_s1072" type="#_x0000_t202" style="position:absolute;margin-left:234pt;margin-top:12.1pt;width:99pt;height:3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">
            <v:textbox>
              <w:txbxContent>
                <w:p w:rsidR="00B208AC" w:rsidRDefault="00B208AC" w:rsidP="001829F9"/>
              </w:txbxContent>
            </v:textbox>
          </v:shape>
        </w:pict>
      </w:r>
      <w:r>
        <w:rPr>
          <w:noProof/>
        </w:rPr>
        <w:pict>
          <v:shape id="Поле 124" o:spid="_x0000_s1073" type="#_x0000_t202" style="position:absolute;margin-left:126pt;margin-top:12.1pt;width:99pt;height:3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">
            <v:textbox>
              <w:txbxContent>
                <w:p w:rsidR="00B208AC" w:rsidRDefault="00B208AC" w:rsidP="001829F9"/>
              </w:txbxContent>
            </v:textbox>
          </v:shape>
        </w:pict>
      </w:r>
      <w:r>
        <w:rPr>
          <w:noProof/>
        </w:rPr>
        <w:pict>
          <v:shape id="Поле 123" o:spid="_x0000_s1074" type="#_x0000_t202" style="position:absolute;margin-left:9pt;margin-top:12.1pt;width:108pt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">
            <v:textbox>
              <w:txbxContent>
                <w:p w:rsidR="00B208AC" w:rsidRDefault="00B208AC" w:rsidP="001829F9"/>
              </w:txbxContent>
            </v:textbox>
          </v:shape>
        </w:pict>
      </w:r>
    </w:p>
    <w:p w:rsidR="00B208AC" w:rsidRPr="001829F9" w:rsidRDefault="00B208AC" w:rsidP="001829F9">
      <w:pPr>
        <w:pStyle w:val="NoSpacing"/>
        <w:rPr>
          <w:rFonts w:ascii="Times New Roman" w:hAnsi="Times New Roman"/>
          <w:spacing w:val="-4"/>
          <w:sz w:val="24"/>
          <w:szCs w:val="24"/>
        </w:rPr>
      </w:pPr>
    </w:p>
    <w:p w:rsidR="00B208AC" w:rsidRPr="001829F9" w:rsidRDefault="00B208AC" w:rsidP="001829F9">
      <w:pPr>
        <w:pStyle w:val="NoSpacing"/>
        <w:rPr>
          <w:rFonts w:ascii="Times New Roman" w:hAnsi="Times New Roman"/>
          <w:b/>
          <w:bCs/>
        </w:rPr>
      </w:pPr>
    </w:p>
    <w:p w:rsidR="00B208AC" w:rsidRPr="001829F9" w:rsidRDefault="00B208AC" w:rsidP="001F17D9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08AC" w:rsidRPr="001829F9" w:rsidRDefault="00B208AC" w:rsidP="001F17D9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08AC" w:rsidRPr="001829F9" w:rsidRDefault="00B208AC" w:rsidP="001829F9">
      <w:pPr>
        <w:pStyle w:val="NoSpacing"/>
        <w:rPr>
          <w:rFonts w:ascii="Times New Roman" w:hAnsi="Times New Roman"/>
        </w:rPr>
      </w:pPr>
      <w:r w:rsidRPr="0070727A">
        <w:rPr>
          <w:rStyle w:val="Emphasis"/>
          <w:rFonts w:ascii="Times New Roman" w:hAnsi="Times New Roman"/>
          <w:b/>
          <w:i w:val="0"/>
          <w:iCs/>
          <w:sz w:val="24"/>
          <w:szCs w:val="24"/>
        </w:rPr>
        <w:t>Задание 10</w:t>
      </w:r>
      <w:r w:rsidRPr="001829F9">
        <w:rPr>
          <w:rStyle w:val="Emphasis"/>
          <w:rFonts w:ascii="Times New Roman" w:hAnsi="Times New Roman"/>
          <w:b/>
          <w:iCs/>
          <w:sz w:val="24"/>
          <w:szCs w:val="24"/>
        </w:rPr>
        <w:t>.</w:t>
      </w:r>
      <w:r w:rsidRPr="001829F9">
        <w:rPr>
          <w:rFonts w:ascii="Times New Roman" w:hAnsi="Times New Roman"/>
        </w:rPr>
        <w:t xml:space="preserve"> </w:t>
      </w:r>
      <w:r w:rsidRPr="001829F9">
        <w:rPr>
          <w:rFonts w:ascii="Times New Roman" w:hAnsi="Times New Roman"/>
          <w:b/>
          <w:spacing w:val="-6"/>
          <w:sz w:val="24"/>
          <w:szCs w:val="24"/>
        </w:rPr>
        <w:t>Ваша семья проживает в сейсмически опасном районе. Нахо</w:t>
      </w:r>
      <w:r w:rsidRPr="001829F9">
        <w:rPr>
          <w:rFonts w:ascii="Times New Roman" w:hAnsi="Times New Roman"/>
          <w:b/>
          <w:sz w:val="24"/>
          <w:szCs w:val="24"/>
        </w:rPr>
        <w:t>дясь в доме, Вы услышали сигналы сирен и транспортных средств. Определите порядок ваших дальнейших действий и заполните схему:</w:t>
      </w:r>
    </w:p>
    <w:p w:rsidR="00B208AC" w:rsidRPr="001829F9" w:rsidRDefault="00B208AC" w:rsidP="001829F9">
      <w:pPr>
        <w:pStyle w:val="NoSpacing"/>
      </w:pPr>
      <w:r>
        <w:rPr>
          <w:noProof/>
        </w:rPr>
        <w:pict>
          <v:rect id="Прямоугольник 49" o:spid="_x0000_s1075" style="position:absolute;margin-left:9pt;margin-top:4.75pt;width:6in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" strokecolor="#333" strokeweight="1pt">
            <v:textbox>
              <w:txbxContent>
                <w:p w:rsidR="00B208AC" w:rsidRPr="00C82304" w:rsidRDefault="00B208AC" w:rsidP="001829F9">
                  <w:pPr>
                    <w:shd w:val="clear" w:color="auto" w:fill="FFFFFF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230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1. </w:t>
                  </w:r>
                </w:p>
                <w:p w:rsidR="00B208AC" w:rsidRPr="001830A4" w:rsidRDefault="00B208AC" w:rsidP="001829F9">
                  <w:pPr>
                    <w:rPr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  <w:r>
        <w:rPr>
          <w:noProof/>
        </w:rPr>
        <w:pict>
          <v:rect id="Прямоугольник 50" o:spid="_x0000_s1076" style="position:absolute;margin-left:9pt;margin-top:9.35pt;width:6in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" strokecolor="#333" strokeweight="1pt">
            <v:textbox>
              <w:txbxContent>
                <w:p w:rsidR="00B208AC" w:rsidRPr="00C82304" w:rsidRDefault="00B208AC" w:rsidP="001829F9">
                  <w:pPr>
                    <w:shd w:val="clear" w:color="auto" w:fill="FFFFFF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230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2. </w:t>
                  </w:r>
                </w:p>
                <w:p w:rsidR="00B208AC" w:rsidRPr="00A07E9B" w:rsidRDefault="00B208AC" w:rsidP="001829F9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  <w:r>
        <w:rPr>
          <w:noProof/>
        </w:rPr>
        <w:pict>
          <v:rect id="Прямоугольник 51" o:spid="_x0000_s1077" style="position:absolute;margin-left:9pt;margin-top:13.95pt;width:6in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" strokecolor="#333" strokeweight="1pt">
            <v:textbox>
              <w:txbxContent>
                <w:p w:rsidR="00B208AC" w:rsidRPr="00C82304" w:rsidRDefault="00B208AC" w:rsidP="001829F9">
                  <w:pPr>
                    <w:shd w:val="clear" w:color="auto" w:fill="FFFFFF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230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3. </w:t>
                  </w:r>
                </w:p>
                <w:p w:rsidR="00B208AC" w:rsidRPr="001830A4" w:rsidRDefault="00B208AC" w:rsidP="001829F9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  <w:r>
        <w:rPr>
          <w:noProof/>
        </w:rPr>
        <w:pict>
          <v:rect id="Прямоугольник 52" o:spid="_x0000_s1078" style="position:absolute;margin-left:9pt;margin-top:2.9pt;width:6in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" strokecolor="#333" strokeweight="1pt">
            <v:textbox>
              <w:txbxContent>
                <w:p w:rsidR="00B208AC" w:rsidRPr="00C82304" w:rsidRDefault="00B208AC" w:rsidP="001829F9">
                  <w:pPr>
                    <w:shd w:val="clear" w:color="auto" w:fill="FFFFFF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8230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4. </w:t>
                  </w:r>
                </w:p>
              </w:txbxContent>
            </v:textbox>
          </v:rect>
        </w:pict>
      </w: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</w:p>
    <w:p w:rsidR="00B208AC" w:rsidRPr="001829F9" w:rsidRDefault="00B208AC" w:rsidP="001829F9">
      <w:pPr>
        <w:pStyle w:val="NoSpacing"/>
      </w:pPr>
      <w:r>
        <w:rPr>
          <w:noProof/>
        </w:rPr>
        <w:pict>
          <v:rect id="Прямоугольник 53" o:spid="_x0000_s1079" style="position:absolute;margin-left:9pt;margin-top:7.5pt;width:6in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" strokecolor="#333" strokeweight="1pt">
            <v:textbox>
              <w:txbxContent>
                <w:p w:rsidR="00B208AC" w:rsidRPr="00C82304" w:rsidRDefault="00B208AC" w:rsidP="001829F9">
                  <w:pPr>
                    <w:shd w:val="clear" w:color="auto" w:fill="FFFFFF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2304">
                    <w:rPr>
                      <w:rFonts w:ascii="Times New Roman" w:hAnsi="Times New Roman"/>
                      <w:color w:val="000000"/>
                      <w:spacing w:val="-9"/>
                      <w:sz w:val="24"/>
                      <w:szCs w:val="24"/>
                    </w:rPr>
                    <w:t xml:space="preserve">5. </w:t>
                  </w:r>
                </w:p>
                <w:p w:rsidR="00B208AC" w:rsidRPr="00E711FC" w:rsidRDefault="00B208AC" w:rsidP="001829F9">
                  <w:pPr>
                    <w:jc w:val="both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B208AC" w:rsidRPr="001829F9" w:rsidRDefault="00B208AC" w:rsidP="001829F9">
      <w:pPr>
        <w:pStyle w:val="NoSpacing"/>
        <w:rPr>
          <w:rFonts w:ascii="Tahoma" w:hAnsi="Tahoma" w:cs="Tahoma"/>
        </w:rPr>
      </w:pPr>
    </w:p>
    <w:p w:rsidR="00B208AC" w:rsidRPr="001829F9" w:rsidRDefault="00B208AC" w:rsidP="00B255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bCs/>
          <w:sz w:val="24"/>
          <w:szCs w:val="24"/>
        </w:rPr>
        <w:t>Часть 2. Задания в тестовой форме</w:t>
      </w:r>
    </w:p>
    <w:p w:rsidR="00B208AC" w:rsidRPr="001829F9" w:rsidRDefault="00B208AC" w:rsidP="00B25573">
      <w:pPr>
        <w:spacing w:after="0"/>
        <w:jc w:val="center"/>
        <w:rPr>
          <w:rFonts w:ascii="Times New Roman" w:hAnsi="Times New Roman"/>
        </w:rPr>
      </w:pPr>
    </w:p>
    <w:p w:rsidR="00B208AC" w:rsidRPr="0049544C" w:rsidRDefault="00B208AC" w:rsidP="00B2557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9544C">
        <w:rPr>
          <w:rFonts w:ascii="Times New Roman" w:hAnsi="Times New Roman"/>
          <w:b/>
          <w:sz w:val="24"/>
          <w:szCs w:val="24"/>
        </w:rPr>
        <w:t xml:space="preserve">Определите один правильный ответ </w:t>
      </w:r>
    </w:p>
    <w:p w:rsidR="00B208AC" w:rsidRPr="001829F9" w:rsidRDefault="00B208AC" w:rsidP="00B2557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К опасному геологическому природному явлению относится:</w:t>
      </w:r>
    </w:p>
    <w:p w:rsidR="00B208AC" w:rsidRPr="001829F9" w:rsidRDefault="00B208AC" w:rsidP="0049544C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а) ураган;</w:t>
      </w:r>
      <w:r w:rsidRPr="001829F9">
        <w:rPr>
          <w:rFonts w:ascii="Times New Roman" w:hAnsi="Times New Roman"/>
          <w:sz w:val="24"/>
          <w:szCs w:val="24"/>
        </w:rPr>
        <w:tab/>
      </w:r>
      <w:r w:rsidRPr="001829F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 w:rsidRPr="001829F9">
        <w:rPr>
          <w:rFonts w:ascii="Times New Roman" w:hAnsi="Times New Roman"/>
          <w:sz w:val="24"/>
          <w:szCs w:val="24"/>
        </w:rPr>
        <w:t xml:space="preserve">б) обвал;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829F9">
        <w:rPr>
          <w:rFonts w:ascii="Times New Roman" w:hAnsi="Times New Roman"/>
          <w:sz w:val="24"/>
          <w:szCs w:val="24"/>
        </w:rPr>
        <w:t xml:space="preserve">     в) лесной пожар; </w:t>
      </w:r>
      <w:r w:rsidRPr="001829F9">
        <w:rPr>
          <w:rFonts w:ascii="Times New Roman" w:hAnsi="Times New Roman"/>
          <w:sz w:val="24"/>
          <w:szCs w:val="24"/>
        </w:rPr>
        <w:tab/>
      </w:r>
      <w:r w:rsidRPr="001829F9">
        <w:rPr>
          <w:rFonts w:ascii="Times New Roman" w:hAnsi="Times New Roman"/>
          <w:sz w:val="24"/>
          <w:szCs w:val="24"/>
        </w:rPr>
        <w:tab/>
        <w:t>г) цунами.</w:t>
      </w:r>
    </w:p>
    <w:p w:rsidR="00B208AC" w:rsidRPr="001829F9" w:rsidRDefault="00B208AC" w:rsidP="00495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 xml:space="preserve">Нагромождение льдин во время весеннего ледохода в сужениях и излучинах русла реки, стесняющее течение и вызывающее подъем уровня воды в месте скопления льда и некоторых участках выше него, называется:        </w:t>
      </w:r>
    </w:p>
    <w:p w:rsidR="00B208AC" w:rsidRPr="001829F9" w:rsidRDefault="00B208AC" w:rsidP="0049544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29F9">
        <w:rPr>
          <w:rFonts w:ascii="Times New Roman" w:hAnsi="Times New Roman"/>
          <w:sz w:val="24"/>
          <w:szCs w:val="24"/>
        </w:rPr>
        <w:t>а) половодье;                          б) паводок;                          в) затор;                       г) зажор.</w:t>
      </w:r>
    </w:p>
    <w:p w:rsidR="00B208AC" w:rsidRPr="001829F9" w:rsidRDefault="00B208AC" w:rsidP="0049544C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 xml:space="preserve">Грубее и толще кора больших деревьев, темнее кора у березы, растет мох на деревьях, крутой скат муравейника:   </w:t>
      </w:r>
    </w:p>
    <w:p w:rsidR="00B208AC" w:rsidRPr="001829F9" w:rsidRDefault="00B208AC" w:rsidP="0049544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а) с востока;                 б) с юга;                         в) с запада;                г) с севера.</w:t>
      </w:r>
    </w:p>
    <w:p w:rsidR="00B208AC" w:rsidRPr="001829F9" w:rsidRDefault="00B208AC" w:rsidP="0049544C">
      <w:pPr>
        <w:pStyle w:val="ListParagraph"/>
        <w:numPr>
          <w:ilvl w:val="0"/>
          <w:numId w:val="8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Всякая реакция окисления, при которой выделяется тепло и наблюдается свечение горящих веществ или продуктов их распада, называется:</w:t>
      </w:r>
    </w:p>
    <w:p w:rsidR="00B208AC" w:rsidRPr="001829F9" w:rsidRDefault="00B208AC" w:rsidP="0049544C">
      <w:pPr>
        <w:numPr>
          <w:ilvl w:val="12"/>
          <w:numId w:val="0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а) взрыв;                б) извержение вулкана;           в) горение;                      г) землетрясение.</w:t>
      </w:r>
    </w:p>
    <w:p w:rsidR="00B208AC" w:rsidRPr="001829F9" w:rsidRDefault="00B208AC" w:rsidP="0049544C">
      <w:pPr>
        <w:pStyle w:val="ListParagraph"/>
        <w:numPr>
          <w:ilvl w:val="0"/>
          <w:numId w:val="8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Наиболее прочен лёд:</w:t>
      </w:r>
    </w:p>
    <w:p w:rsidR="00B208AC" w:rsidRPr="001829F9" w:rsidRDefault="00B208AC" w:rsidP="0049544C">
      <w:pPr>
        <w:numPr>
          <w:ilvl w:val="12"/>
          <w:numId w:val="0"/>
        </w:numPr>
        <w:jc w:val="both"/>
        <w:rPr>
          <w:i/>
          <w:sz w:val="20"/>
        </w:rPr>
      </w:pPr>
      <w:r w:rsidRPr="001829F9">
        <w:rPr>
          <w:rFonts w:ascii="Times New Roman" w:hAnsi="Times New Roman"/>
          <w:sz w:val="24"/>
          <w:szCs w:val="24"/>
        </w:rPr>
        <w:t>а) синеватого оттенка;  б) белого цвета; в) матовый;  г) жёлтого цвета.</w:t>
      </w:r>
    </w:p>
    <w:p w:rsidR="00B208AC" w:rsidRPr="001829F9" w:rsidRDefault="00B208AC" w:rsidP="0049544C">
      <w:pPr>
        <w:pStyle w:val="ListParagraph"/>
        <w:numPr>
          <w:ilvl w:val="0"/>
          <w:numId w:val="8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При переходе реки с быстрым течением тяжёлый рюкзак будете:</w:t>
      </w:r>
    </w:p>
    <w:p w:rsidR="00B208AC" w:rsidRPr="001829F9" w:rsidRDefault="00B208AC" w:rsidP="0049544C">
      <w:pPr>
        <w:numPr>
          <w:ilvl w:val="12"/>
          <w:numId w:val="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а) нести в руках;     б) нести за плечами;      в) тянуть за собой по воде;     г) оставлять на берегу.</w:t>
      </w:r>
    </w:p>
    <w:p w:rsidR="00B208AC" w:rsidRPr="001829F9" w:rsidRDefault="00B208AC" w:rsidP="0049544C">
      <w:pPr>
        <w:pStyle w:val="ListParagraph"/>
        <w:numPr>
          <w:ilvl w:val="0"/>
          <w:numId w:val="8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Ветер, скорость которого свыше 115 км/час, называется:</w:t>
      </w:r>
    </w:p>
    <w:p w:rsidR="00B208AC" w:rsidRPr="001829F9" w:rsidRDefault="00B208AC" w:rsidP="0049544C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 xml:space="preserve">а) ураган;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829F9">
        <w:rPr>
          <w:rFonts w:ascii="Times New Roman" w:hAnsi="Times New Roman"/>
          <w:sz w:val="24"/>
          <w:szCs w:val="24"/>
        </w:rPr>
        <w:t xml:space="preserve">       б) циклон;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829F9">
        <w:rPr>
          <w:rFonts w:ascii="Times New Roman" w:hAnsi="Times New Roman"/>
          <w:sz w:val="24"/>
          <w:szCs w:val="24"/>
        </w:rPr>
        <w:t xml:space="preserve">      в) бриз;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829F9">
        <w:rPr>
          <w:rFonts w:ascii="Times New Roman" w:hAnsi="Times New Roman"/>
          <w:sz w:val="24"/>
          <w:szCs w:val="24"/>
        </w:rPr>
        <w:t xml:space="preserve">    г) буря</w:t>
      </w:r>
    </w:p>
    <w:p w:rsidR="00B208AC" w:rsidRPr="001829F9" w:rsidRDefault="00B208AC" w:rsidP="0049544C">
      <w:pPr>
        <w:pStyle w:val="ListParagraph"/>
        <w:numPr>
          <w:ilvl w:val="0"/>
          <w:numId w:val="8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Ускорить выделение радиоактивных веществ из организма невозможно с помощью:</w:t>
      </w:r>
    </w:p>
    <w:p w:rsidR="00B208AC" w:rsidRPr="001829F9" w:rsidRDefault="00B208AC" w:rsidP="0049544C">
      <w:pPr>
        <w:numPr>
          <w:ilvl w:val="12"/>
          <w:numId w:val="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а) приёма настоев трав, обладающих слабым мочегонным и желчегонным действием;</w:t>
      </w:r>
    </w:p>
    <w:p w:rsidR="00B208AC" w:rsidRPr="001829F9" w:rsidRDefault="00B208AC" w:rsidP="0049544C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б) введения в организм дополнительной жидкости;</w:t>
      </w:r>
    </w:p>
    <w:p w:rsidR="00B208AC" w:rsidRPr="001829F9" w:rsidRDefault="00B208AC" w:rsidP="00533FA2">
      <w:pPr>
        <w:numPr>
          <w:ilvl w:val="12"/>
          <w:numId w:val="0"/>
        </w:numPr>
        <w:spacing w:after="0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в) регулярного купания в естественных водоемах;</w:t>
      </w:r>
    </w:p>
    <w:p w:rsidR="00B208AC" w:rsidRPr="001829F9" w:rsidRDefault="00B208AC" w:rsidP="00533FA2">
      <w:pPr>
        <w:numPr>
          <w:ilvl w:val="12"/>
          <w:numId w:val="0"/>
        </w:numPr>
        <w:spacing w:after="0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г) введения в меню продуктов, богатых пектинами.</w:t>
      </w:r>
    </w:p>
    <w:p w:rsidR="00B208AC" w:rsidRPr="001829F9" w:rsidRDefault="00B208AC" w:rsidP="00C94952">
      <w:pPr>
        <w:pStyle w:val="ListParagraph"/>
        <w:numPr>
          <w:ilvl w:val="0"/>
          <w:numId w:val="8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sz w:val="20"/>
        </w:rPr>
      </w:pPr>
      <w:r w:rsidRPr="001829F9">
        <w:rPr>
          <w:rFonts w:ascii="Times New Roman" w:hAnsi="Times New Roman"/>
          <w:b/>
          <w:sz w:val="24"/>
          <w:szCs w:val="24"/>
        </w:rPr>
        <w:t>Предел дозы однократного облучения:</w:t>
      </w:r>
      <w:r w:rsidRPr="001829F9">
        <w:rPr>
          <w:b/>
          <w:sz w:val="20"/>
        </w:rPr>
        <w:t xml:space="preserve">    </w:t>
      </w:r>
    </w:p>
    <w:p w:rsidR="00B208AC" w:rsidRPr="001829F9" w:rsidRDefault="00B208AC" w:rsidP="00C94952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 xml:space="preserve">а) 200 бэр;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829F9">
        <w:rPr>
          <w:rFonts w:ascii="Times New Roman" w:hAnsi="Times New Roman"/>
          <w:sz w:val="24"/>
          <w:szCs w:val="24"/>
        </w:rPr>
        <w:t xml:space="preserve">   б) 100 бэр;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829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829F9">
        <w:rPr>
          <w:rFonts w:ascii="Times New Roman" w:hAnsi="Times New Roman"/>
          <w:sz w:val="24"/>
          <w:szCs w:val="24"/>
        </w:rPr>
        <w:t xml:space="preserve">     в) 50  бэр;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1829F9">
        <w:rPr>
          <w:rFonts w:ascii="Times New Roman" w:hAnsi="Times New Roman"/>
          <w:sz w:val="24"/>
          <w:szCs w:val="24"/>
        </w:rPr>
        <w:t xml:space="preserve">  г) 300 бэр.</w:t>
      </w:r>
    </w:p>
    <w:p w:rsidR="00B208AC" w:rsidRPr="001829F9" w:rsidRDefault="00B208AC" w:rsidP="00C94952">
      <w:pPr>
        <w:pStyle w:val="ListParagraph"/>
        <w:numPr>
          <w:ilvl w:val="0"/>
          <w:numId w:val="8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Во время пожара на мужчине загорелась одежда. Вы ему посоветуете:</w:t>
      </w:r>
    </w:p>
    <w:p w:rsidR="00B208AC" w:rsidRPr="001829F9" w:rsidRDefault="00B208AC" w:rsidP="001F3B8A">
      <w:pPr>
        <w:pStyle w:val="ListParagraph"/>
        <w:spacing w:after="12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i/>
          <w:sz w:val="20"/>
        </w:rPr>
        <w:t xml:space="preserve"> </w:t>
      </w:r>
      <w:r w:rsidRPr="001829F9">
        <w:rPr>
          <w:rFonts w:ascii="Times New Roman" w:hAnsi="Times New Roman"/>
          <w:sz w:val="24"/>
          <w:szCs w:val="24"/>
        </w:rPr>
        <w:t>а) быстро бежать, чтобы сбить пламя;</w:t>
      </w:r>
    </w:p>
    <w:p w:rsidR="00B208AC" w:rsidRPr="001829F9" w:rsidRDefault="00B208AC" w:rsidP="001F3B8A">
      <w:pPr>
        <w:pStyle w:val="ListParagraph"/>
        <w:spacing w:after="12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б) зайти в маленькое помещение, закрыв за собой дверь, ограничив доступ кислорода, пламя погаснет;</w:t>
      </w:r>
    </w:p>
    <w:p w:rsidR="00B208AC" w:rsidRPr="001829F9" w:rsidRDefault="00B208AC" w:rsidP="001F3B8A">
      <w:pPr>
        <w:pStyle w:val="ListParagraph"/>
        <w:spacing w:after="12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в) сбивать пламя какой-нибудь материей;</w:t>
      </w:r>
    </w:p>
    <w:p w:rsidR="00B208AC" w:rsidRPr="001829F9" w:rsidRDefault="00B208AC" w:rsidP="001F3B8A">
      <w:pPr>
        <w:pStyle w:val="ListParagraph"/>
        <w:spacing w:after="12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г) покататься по земле или накрыться плотной материей.</w:t>
      </w:r>
    </w:p>
    <w:p w:rsidR="00B208AC" w:rsidRPr="001829F9" w:rsidRDefault="00B208AC" w:rsidP="00B25573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B208AC" w:rsidRPr="0049544C" w:rsidRDefault="00B208AC" w:rsidP="00B25573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49544C">
        <w:rPr>
          <w:rFonts w:ascii="Times New Roman" w:hAnsi="Times New Roman"/>
          <w:b/>
          <w:sz w:val="24"/>
          <w:szCs w:val="24"/>
        </w:rPr>
        <w:t xml:space="preserve">Определить все правильные ответы </w:t>
      </w:r>
      <w:r w:rsidRPr="0049544C">
        <w:rPr>
          <w:rFonts w:ascii="Times New Roman" w:hAnsi="Times New Roman"/>
          <w:sz w:val="24"/>
          <w:szCs w:val="24"/>
        </w:rPr>
        <w:t>(1 балл за каждый правильный ответ)</w:t>
      </w:r>
    </w:p>
    <w:p w:rsidR="00B208AC" w:rsidRPr="001829F9" w:rsidRDefault="00B208AC" w:rsidP="00B25573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B208AC" w:rsidRPr="001829F9" w:rsidRDefault="00B208AC" w:rsidP="00CE15D4">
      <w:pPr>
        <w:pStyle w:val="ListParagraph"/>
        <w:numPr>
          <w:ilvl w:val="0"/>
          <w:numId w:val="8"/>
        </w:numPr>
        <w:spacing w:after="0" w:line="240" w:lineRule="auto"/>
        <w:ind w:right="-68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Как вы поступите, если увидите, что маленькие дети разожгли во дворе костер и бросают в огонь бумагу, пластмассовые упаковки и баллончики из-под аэрозолей? Назовите правильные ответы:</w:t>
      </w:r>
    </w:p>
    <w:p w:rsidR="00B208AC" w:rsidRPr="001829F9" w:rsidRDefault="00B208AC" w:rsidP="0049544C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</w:t>
      </w:r>
      <w:r w:rsidRPr="001829F9">
        <w:rPr>
          <w:rFonts w:ascii="Times New Roman" w:hAnsi="Times New Roman"/>
          <w:sz w:val="24"/>
          <w:szCs w:val="24"/>
        </w:rPr>
        <w:t>становитесь и объясните им, что это опасно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б) п</w:t>
      </w:r>
      <w:r w:rsidRPr="001829F9">
        <w:rPr>
          <w:rFonts w:ascii="Times New Roman" w:hAnsi="Times New Roman"/>
          <w:sz w:val="24"/>
          <w:szCs w:val="24"/>
        </w:rPr>
        <w:t>ройдете мимо</w:t>
      </w:r>
      <w:r>
        <w:rPr>
          <w:rFonts w:ascii="Times New Roman" w:hAnsi="Times New Roman"/>
          <w:sz w:val="24"/>
          <w:szCs w:val="24"/>
        </w:rPr>
        <w:t>;</w:t>
      </w:r>
    </w:p>
    <w:p w:rsidR="00B208AC" w:rsidRDefault="00B208AC" w:rsidP="0049544C">
      <w:pPr>
        <w:pStyle w:val="ListParagraph"/>
        <w:spacing w:after="12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</w:t>
      </w:r>
      <w:r w:rsidRPr="001829F9">
        <w:rPr>
          <w:rFonts w:ascii="Times New Roman" w:hAnsi="Times New Roman"/>
          <w:sz w:val="24"/>
          <w:szCs w:val="24"/>
        </w:rPr>
        <w:t>опытаетесь занять их чем-то другим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г) з</w:t>
      </w:r>
      <w:r w:rsidRPr="001829F9">
        <w:rPr>
          <w:rFonts w:ascii="Times New Roman" w:hAnsi="Times New Roman"/>
          <w:sz w:val="24"/>
          <w:szCs w:val="24"/>
        </w:rPr>
        <w:t>атушите костер</w:t>
      </w:r>
    </w:p>
    <w:p w:rsidR="00B208AC" w:rsidRPr="001829F9" w:rsidRDefault="00B208AC" w:rsidP="00CE15D4">
      <w:pPr>
        <w:pStyle w:val="ListParagraph"/>
        <w:numPr>
          <w:ilvl w:val="0"/>
          <w:numId w:val="8"/>
        </w:numPr>
        <w:spacing w:after="0" w:line="237" w:lineRule="auto"/>
        <w:ind w:right="-68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Последствиями кислотных осадков являются:</w:t>
      </w:r>
    </w:p>
    <w:p w:rsidR="00B208AC" w:rsidRPr="001829F9" w:rsidRDefault="00B208AC" w:rsidP="0049544C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</w:t>
      </w:r>
      <w:r w:rsidRPr="001829F9">
        <w:rPr>
          <w:rFonts w:ascii="Times New Roman" w:hAnsi="Times New Roman"/>
          <w:sz w:val="24"/>
          <w:szCs w:val="24"/>
        </w:rPr>
        <w:t>зменение состава почвы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б) п</w:t>
      </w:r>
      <w:r w:rsidRPr="001829F9">
        <w:rPr>
          <w:rFonts w:ascii="Times New Roman" w:hAnsi="Times New Roman"/>
          <w:sz w:val="24"/>
          <w:szCs w:val="24"/>
        </w:rPr>
        <w:t>овышение кислотности почвы</w:t>
      </w:r>
      <w:r>
        <w:rPr>
          <w:rFonts w:ascii="Times New Roman" w:hAnsi="Times New Roman"/>
          <w:sz w:val="24"/>
          <w:szCs w:val="24"/>
        </w:rPr>
        <w:t>;</w:t>
      </w:r>
    </w:p>
    <w:p w:rsidR="00B208AC" w:rsidRPr="001829F9" w:rsidRDefault="00B208AC" w:rsidP="0049544C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</w:t>
      </w:r>
      <w:r w:rsidRPr="001829F9">
        <w:rPr>
          <w:rFonts w:ascii="Times New Roman" w:hAnsi="Times New Roman"/>
          <w:sz w:val="24"/>
          <w:szCs w:val="24"/>
        </w:rPr>
        <w:t>ибель елово-пихтовых и дубовых лесов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  <w:t>г) и</w:t>
      </w:r>
      <w:r w:rsidRPr="001829F9">
        <w:rPr>
          <w:rFonts w:ascii="Times New Roman" w:hAnsi="Times New Roman"/>
          <w:sz w:val="24"/>
          <w:szCs w:val="24"/>
        </w:rPr>
        <w:t>зменение ландшафта</w:t>
      </w:r>
      <w:r>
        <w:rPr>
          <w:rFonts w:ascii="Times New Roman" w:hAnsi="Times New Roman"/>
          <w:sz w:val="24"/>
          <w:szCs w:val="24"/>
        </w:rPr>
        <w:t>;</w:t>
      </w:r>
    </w:p>
    <w:p w:rsidR="00B208AC" w:rsidRPr="001829F9" w:rsidRDefault="00B208AC" w:rsidP="00CE15D4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</w:t>
      </w:r>
      <w:r w:rsidRPr="001829F9">
        <w:rPr>
          <w:rFonts w:ascii="Times New Roman" w:hAnsi="Times New Roman"/>
          <w:sz w:val="24"/>
          <w:szCs w:val="24"/>
        </w:rPr>
        <w:t>озникновение химических аварий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е) с</w:t>
      </w:r>
      <w:r w:rsidRPr="001829F9">
        <w:rPr>
          <w:rFonts w:ascii="Times New Roman" w:hAnsi="Times New Roman"/>
          <w:sz w:val="24"/>
          <w:szCs w:val="24"/>
        </w:rPr>
        <w:t>нижение плодородия почвы</w:t>
      </w:r>
      <w:r>
        <w:rPr>
          <w:rFonts w:ascii="Times New Roman" w:hAnsi="Times New Roman"/>
          <w:sz w:val="24"/>
          <w:szCs w:val="24"/>
        </w:rPr>
        <w:t>;</w:t>
      </w:r>
    </w:p>
    <w:p w:rsidR="00B208AC" w:rsidRPr="001829F9" w:rsidRDefault="00B208AC" w:rsidP="0049544C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b/>
        </w:rPr>
      </w:pPr>
      <w:r w:rsidRPr="001829F9">
        <w:rPr>
          <w:rFonts w:ascii="Times New Roman" w:hAnsi="Times New Roman"/>
          <w:sz w:val="24"/>
          <w:szCs w:val="24"/>
        </w:rPr>
        <w:t xml:space="preserve">ж) </w:t>
      </w:r>
      <w:r>
        <w:rPr>
          <w:rFonts w:ascii="Times New Roman" w:hAnsi="Times New Roman"/>
          <w:sz w:val="24"/>
          <w:szCs w:val="24"/>
        </w:rPr>
        <w:t>в</w:t>
      </w:r>
      <w:r w:rsidRPr="001829F9">
        <w:rPr>
          <w:rFonts w:ascii="Times New Roman" w:hAnsi="Times New Roman"/>
          <w:sz w:val="24"/>
          <w:szCs w:val="24"/>
        </w:rPr>
        <w:t>редное влияние на состояние рек, озер и других водоемов</w:t>
      </w:r>
    </w:p>
    <w:p w:rsidR="00B208AC" w:rsidRPr="001829F9" w:rsidRDefault="00B208AC" w:rsidP="00CE15D4">
      <w:pPr>
        <w:pStyle w:val="ListParagraph"/>
        <w:numPr>
          <w:ilvl w:val="0"/>
          <w:numId w:val="8"/>
        </w:numPr>
        <w:spacing w:after="0" w:line="240" w:lineRule="auto"/>
        <w:ind w:right="-68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Острые отравления соединениями тяжелых металлов и мышьяка характеризуются поражением желудочно-кишечного тракта, нервной системы, почек, органов дыхания, крови, а также токсическим шоком. Из нижеприведенных веществ выберите те, которые относятся к тяжелым металлам:</w:t>
      </w:r>
    </w:p>
    <w:p w:rsidR="00B208AC" w:rsidRPr="001829F9" w:rsidRDefault="00B208AC" w:rsidP="00442F37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 w:rsidRPr="001829F9">
        <w:rPr>
          <w:rFonts w:ascii="Times New Roman" w:hAnsi="Times New Roman"/>
          <w:sz w:val="24"/>
          <w:szCs w:val="24"/>
        </w:rPr>
        <w:t>винец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б) ф</w:t>
      </w:r>
      <w:r w:rsidRPr="001829F9">
        <w:rPr>
          <w:rFonts w:ascii="Times New Roman" w:hAnsi="Times New Roman"/>
          <w:sz w:val="24"/>
          <w:szCs w:val="24"/>
        </w:rPr>
        <w:t>осген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г) в</w:t>
      </w:r>
      <w:r w:rsidRPr="001829F9">
        <w:rPr>
          <w:rFonts w:ascii="Times New Roman" w:hAnsi="Times New Roman"/>
          <w:sz w:val="24"/>
          <w:szCs w:val="24"/>
        </w:rPr>
        <w:t>исмут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д) р</w:t>
      </w:r>
      <w:r w:rsidRPr="001829F9">
        <w:rPr>
          <w:rFonts w:ascii="Times New Roman" w:hAnsi="Times New Roman"/>
          <w:sz w:val="24"/>
          <w:szCs w:val="24"/>
        </w:rPr>
        <w:t>туть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ж) ф</w:t>
      </w:r>
      <w:r w:rsidRPr="001829F9">
        <w:rPr>
          <w:rFonts w:ascii="Times New Roman" w:hAnsi="Times New Roman"/>
          <w:sz w:val="24"/>
          <w:szCs w:val="24"/>
        </w:rPr>
        <w:t>осфор</w:t>
      </w:r>
    </w:p>
    <w:p w:rsidR="00B208AC" w:rsidRPr="001829F9" w:rsidRDefault="00B208AC" w:rsidP="008843B5">
      <w:pPr>
        <w:pStyle w:val="ListParagraph"/>
        <w:numPr>
          <w:ilvl w:val="0"/>
          <w:numId w:val="8"/>
        </w:numPr>
        <w:spacing w:after="0" w:line="240" w:lineRule="auto"/>
        <w:ind w:right="-68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В качестве знака, обеспечивающего защиту медицинского персонала в зоне вооруженного конфликта, может использоваться:</w:t>
      </w:r>
    </w:p>
    <w:p w:rsidR="00B208AC" w:rsidRPr="001829F9" w:rsidRDefault="00B208AC" w:rsidP="0049544C">
      <w:pPr>
        <w:pStyle w:val="ListParagraph"/>
        <w:spacing w:after="0" w:line="240" w:lineRule="auto"/>
        <w:ind w:left="36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</w:t>
      </w:r>
      <w:r w:rsidRPr="001829F9">
        <w:rPr>
          <w:rFonts w:ascii="Times New Roman" w:hAnsi="Times New Roman"/>
          <w:sz w:val="24"/>
          <w:szCs w:val="24"/>
        </w:rPr>
        <w:t>расный крест на белом поле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б) б</w:t>
      </w:r>
      <w:r w:rsidRPr="001829F9">
        <w:rPr>
          <w:rFonts w:ascii="Times New Roman" w:hAnsi="Times New Roman"/>
          <w:sz w:val="24"/>
          <w:szCs w:val="24"/>
        </w:rPr>
        <w:t>елый флаг</w:t>
      </w:r>
      <w:r>
        <w:rPr>
          <w:rFonts w:ascii="Times New Roman" w:hAnsi="Times New Roman"/>
          <w:sz w:val="24"/>
          <w:szCs w:val="24"/>
        </w:rPr>
        <w:t>;</w:t>
      </w:r>
    </w:p>
    <w:p w:rsidR="00B208AC" w:rsidRPr="001829F9" w:rsidRDefault="00B208AC" w:rsidP="0049544C">
      <w:pPr>
        <w:pStyle w:val="ListParagraph"/>
        <w:spacing w:after="0" w:line="240" w:lineRule="auto"/>
        <w:ind w:left="36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</w:t>
      </w:r>
      <w:r w:rsidRPr="001829F9">
        <w:rPr>
          <w:rFonts w:ascii="Times New Roman" w:hAnsi="Times New Roman"/>
          <w:sz w:val="24"/>
          <w:szCs w:val="24"/>
        </w:rPr>
        <w:t>расный полумесяц на белом поле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д) б</w:t>
      </w:r>
      <w:r w:rsidRPr="001829F9">
        <w:rPr>
          <w:rFonts w:ascii="Times New Roman" w:hAnsi="Times New Roman"/>
          <w:sz w:val="24"/>
          <w:szCs w:val="24"/>
        </w:rPr>
        <w:t>елый квадрат с красной полосой по диагонали</w:t>
      </w:r>
    </w:p>
    <w:p w:rsidR="00B208AC" w:rsidRPr="001829F9" w:rsidRDefault="00B208AC" w:rsidP="008843B5">
      <w:pPr>
        <w:pStyle w:val="ListParagraph"/>
        <w:numPr>
          <w:ilvl w:val="0"/>
          <w:numId w:val="8"/>
        </w:numPr>
        <w:spacing w:after="0" w:line="240" w:lineRule="auto"/>
        <w:ind w:right="-68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Из перечисленных ниже признаков, выберите те, которые указывают на наркотическое отравление:</w:t>
      </w:r>
    </w:p>
    <w:p w:rsidR="00B208AC" w:rsidRPr="001829F9" w:rsidRDefault="00B208AC" w:rsidP="00442F37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</w:t>
      </w:r>
      <w:r w:rsidRPr="001829F9">
        <w:rPr>
          <w:rFonts w:ascii="Times New Roman" w:hAnsi="Times New Roman"/>
          <w:sz w:val="24"/>
          <w:szCs w:val="24"/>
        </w:rPr>
        <w:t>ошнота и рвота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б) п</w:t>
      </w:r>
      <w:r w:rsidRPr="001829F9">
        <w:rPr>
          <w:rFonts w:ascii="Times New Roman" w:hAnsi="Times New Roman"/>
          <w:sz w:val="24"/>
          <w:szCs w:val="24"/>
        </w:rPr>
        <w:t>овышение мышечного тонуса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в) г</w:t>
      </w:r>
      <w:r w:rsidRPr="001829F9">
        <w:rPr>
          <w:rFonts w:ascii="Times New Roman" w:hAnsi="Times New Roman"/>
          <w:sz w:val="24"/>
          <w:szCs w:val="24"/>
        </w:rPr>
        <w:t>оловокружение</w:t>
      </w:r>
      <w:r>
        <w:rPr>
          <w:rFonts w:ascii="Times New Roman" w:hAnsi="Times New Roman"/>
          <w:sz w:val="24"/>
          <w:szCs w:val="24"/>
        </w:rPr>
        <w:t>;</w:t>
      </w:r>
    </w:p>
    <w:p w:rsidR="00B208AC" w:rsidRPr="001829F9" w:rsidRDefault="00B208AC" w:rsidP="00442F37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</w:t>
      </w:r>
      <w:r w:rsidRPr="001829F9">
        <w:rPr>
          <w:rFonts w:ascii="Times New Roman" w:hAnsi="Times New Roman"/>
          <w:sz w:val="24"/>
          <w:szCs w:val="24"/>
        </w:rPr>
        <w:t>ужение зрачков и ослабление их реакции на свет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д) к</w:t>
      </w:r>
      <w:r w:rsidRPr="001829F9">
        <w:rPr>
          <w:rFonts w:ascii="Times New Roman" w:hAnsi="Times New Roman"/>
          <w:sz w:val="24"/>
          <w:szCs w:val="24"/>
        </w:rPr>
        <w:t>ровотечение из носа</w:t>
      </w:r>
      <w:r>
        <w:rPr>
          <w:rFonts w:ascii="Times New Roman" w:hAnsi="Times New Roman"/>
          <w:sz w:val="24"/>
          <w:szCs w:val="24"/>
        </w:rPr>
        <w:t>;</w:t>
      </w:r>
    </w:p>
    <w:p w:rsidR="00B208AC" w:rsidRPr="001829F9" w:rsidRDefault="00B208AC" w:rsidP="00442F37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п</w:t>
      </w:r>
      <w:r w:rsidRPr="001829F9">
        <w:rPr>
          <w:rFonts w:ascii="Times New Roman" w:hAnsi="Times New Roman"/>
          <w:sz w:val="24"/>
          <w:szCs w:val="24"/>
        </w:rPr>
        <w:t>окраснение кожи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ж) н</w:t>
      </w:r>
      <w:r w:rsidRPr="001829F9">
        <w:rPr>
          <w:rFonts w:ascii="Times New Roman" w:hAnsi="Times New Roman"/>
          <w:sz w:val="24"/>
          <w:szCs w:val="24"/>
        </w:rPr>
        <w:t>асморк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з) г</w:t>
      </w:r>
      <w:r w:rsidRPr="001829F9">
        <w:rPr>
          <w:rFonts w:ascii="Times New Roman" w:hAnsi="Times New Roman"/>
          <w:sz w:val="24"/>
          <w:szCs w:val="24"/>
        </w:rPr>
        <w:t>оречь во рту</w:t>
      </w:r>
    </w:p>
    <w:p w:rsidR="00B208AC" w:rsidRPr="001829F9" w:rsidRDefault="00B208AC" w:rsidP="00B25573">
      <w:pPr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B208AC" w:rsidRPr="00442F37" w:rsidRDefault="00B208AC" w:rsidP="00B25573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42F37">
        <w:rPr>
          <w:rFonts w:ascii="Times New Roman" w:hAnsi="Times New Roman"/>
          <w:b/>
          <w:sz w:val="24"/>
          <w:szCs w:val="24"/>
        </w:rPr>
        <w:t xml:space="preserve">Определить все правильные ответы и расставить в нужной очередности </w:t>
      </w:r>
    </w:p>
    <w:p w:rsidR="00B208AC" w:rsidRPr="00442F37" w:rsidRDefault="00B208AC" w:rsidP="00B25573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42F37">
        <w:rPr>
          <w:rFonts w:ascii="Times New Roman" w:hAnsi="Times New Roman"/>
          <w:b/>
          <w:sz w:val="24"/>
          <w:szCs w:val="24"/>
        </w:rPr>
        <w:t>(</w:t>
      </w:r>
      <w:r w:rsidRPr="00442F37">
        <w:rPr>
          <w:rFonts w:ascii="Times New Roman" w:hAnsi="Times New Roman"/>
          <w:sz w:val="24"/>
          <w:szCs w:val="24"/>
        </w:rPr>
        <w:t>2 балла  за правильную последовательность, при нарушении последовательности – 0 баллов)</w:t>
      </w:r>
    </w:p>
    <w:p w:rsidR="00B208AC" w:rsidRPr="001829F9" w:rsidRDefault="00B208AC" w:rsidP="00F8365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Что нужно делать при внезапном наводнении до прибытия помощи? Разместите указанные ниже действия в логической последовательности: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а) подавать сигналы, позволяющие вас обнаружить (в дневное время вывесите белое или цветное полотнище, в ночное время подавайте световые сигналы)</w:t>
      </w:r>
      <w:r>
        <w:rPr>
          <w:rFonts w:ascii="Times New Roman" w:hAnsi="Times New Roman"/>
          <w:sz w:val="24"/>
          <w:szCs w:val="24"/>
        </w:rPr>
        <w:t>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б) быстро занять ближайшее возвышенное место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 w:rsidRPr="001829F9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остаться на месте до схода воды</w:t>
      </w:r>
    </w:p>
    <w:p w:rsidR="00B208AC" w:rsidRPr="001829F9" w:rsidRDefault="00B208AC" w:rsidP="00F8365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 xml:space="preserve">а) перед входом в дом снять одежду и выбить (вытряхнуть) </w:t>
      </w:r>
      <w:r>
        <w:rPr>
          <w:rFonts w:ascii="Times New Roman" w:hAnsi="Times New Roman"/>
          <w:sz w:val="24"/>
          <w:szCs w:val="24"/>
        </w:rPr>
        <w:t>из нее пыль;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б) обувь ополоснуть в специальной емкости с водой, протереть вла</w:t>
      </w:r>
      <w:r>
        <w:rPr>
          <w:rFonts w:ascii="Times New Roman" w:hAnsi="Times New Roman"/>
          <w:sz w:val="24"/>
          <w:szCs w:val="24"/>
        </w:rPr>
        <w:t>жной тканью и оставить у порога;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 xml:space="preserve">в) воду </w:t>
      </w:r>
      <w:r>
        <w:rPr>
          <w:rFonts w:ascii="Times New Roman" w:hAnsi="Times New Roman"/>
          <w:sz w:val="24"/>
          <w:szCs w:val="24"/>
        </w:rPr>
        <w:t>из емкости вылить в канализацию;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г) войдя в помещение, верхнюю одежду повес</w:t>
      </w:r>
      <w:r>
        <w:rPr>
          <w:rFonts w:ascii="Times New Roman" w:hAnsi="Times New Roman"/>
          <w:sz w:val="24"/>
          <w:szCs w:val="24"/>
        </w:rPr>
        <w:t>ить в плотно закрывающийся шкаф;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д) верхнюю одежду повесить в специально отведенном</w:t>
      </w:r>
      <w:r>
        <w:rPr>
          <w:rFonts w:ascii="Times New Roman" w:hAnsi="Times New Roman"/>
          <w:sz w:val="24"/>
          <w:szCs w:val="24"/>
        </w:rPr>
        <w:t xml:space="preserve"> месте у входа в дом (на улице);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вымыть руки и лицо;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принять душ с мылом</w:t>
      </w:r>
    </w:p>
    <w:p w:rsidR="00B208AC" w:rsidRPr="001829F9" w:rsidRDefault="00B208AC" w:rsidP="00B07EB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Последовательность оказания помощи при передозировке наркотика: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29F9">
        <w:rPr>
          <w:rFonts w:ascii="Times New Roman" w:hAnsi="Times New Roman"/>
          <w:sz w:val="24"/>
          <w:szCs w:val="24"/>
        </w:rPr>
        <w:t xml:space="preserve">поднести к </w:t>
      </w:r>
      <w:r>
        <w:rPr>
          <w:rFonts w:ascii="Times New Roman" w:hAnsi="Times New Roman"/>
          <w:sz w:val="24"/>
          <w:szCs w:val="24"/>
        </w:rPr>
        <w:t>носу ватку с нашатырным спиртом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829F9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29F9">
        <w:rPr>
          <w:rFonts w:ascii="Times New Roman" w:hAnsi="Times New Roman"/>
          <w:sz w:val="24"/>
          <w:szCs w:val="24"/>
        </w:rPr>
        <w:t>вызвать «Скорую помощь»;</w:t>
      </w:r>
    </w:p>
    <w:p w:rsidR="00B208AC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перевернуть на бок;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29F9">
        <w:rPr>
          <w:rFonts w:ascii="Times New Roman" w:hAnsi="Times New Roman"/>
          <w:sz w:val="24"/>
          <w:szCs w:val="24"/>
        </w:rPr>
        <w:t>следить за характером дыхания, при дыхательных движениях реже 8-10 раз в минуту прис</w:t>
      </w:r>
      <w:r>
        <w:rPr>
          <w:rFonts w:ascii="Times New Roman" w:hAnsi="Times New Roman"/>
          <w:sz w:val="24"/>
          <w:szCs w:val="24"/>
        </w:rPr>
        <w:t>тупить к искусственному дыханию;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 w:rsidRPr="001829F9">
        <w:rPr>
          <w:rFonts w:ascii="Times New Roman" w:hAnsi="Times New Roman"/>
          <w:sz w:val="24"/>
          <w:szCs w:val="24"/>
        </w:rPr>
        <w:t>д)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29F9">
        <w:rPr>
          <w:rFonts w:ascii="Times New Roman" w:hAnsi="Times New Roman"/>
          <w:sz w:val="24"/>
          <w:szCs w:val="24"/>
        </w:rPr>
        <w:t>очистить поло</w:t>
      </w:r>
      <w:r>
        <w:rPr>
          <w:rFonts w:ascii="Times New Roman" w:hAnsi="Times New Roman"/>
          <w:sz w:val="24"/>
          <w:szCs w:val="24"/>
        </w:rPr>
        <w:t>сть рта от слизи и рвотных масс</w:t>
      </w:r>
    </w:p>
    <w:p w:rsidR="00B208AC" w:rsidRPr="001829F9" w:rsidRDefault="00B208AC" w:rsidP="004B1F43">
      <w:pPr>
        <w:pStyle w:val="ListParagraph"/>
        <w:numPr>
          <w:ilvl w:val="0"/>
          <w:numId w:val="8"/>
        </w:num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Определите последовательность оказания первой медицинской помощи при химическом ожоге щёлочью: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промыть кожу проточной водой;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1829F9">
        <w:rPr>
          <w:rFonts w:ascii="Times New Roman" w:hAnsi="Times New Roman"/>
          <w:sz w:val="24"/>
          <w:szCs w:val="24"/>
        </w:rPr>
        <w:t>промыть повреждённое место слабым рас</w:t>
      </w:r>
      <w:r>
        <w:rPr>
          <w:rFonts w:ascii="Times New Roman" w:hAnsi="Times New Roman"/>
          <w:sz w:val="24"/>
          <w:szCs w:val="24"/>
        </w:rPr>
        <w:t>твором (1 -2%) уксусной кислоты;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1829F9">
        <w:rPr>
          <w:rFonts w:ascii="Times New Roman" w:hAnsi="Times New Roman"/>
          <w:sz w:val="24"/>
          <w:szCs w:val="24"/>
        </w:rPr>
        <w:t>удал</w:t>
      </w:r>
      <w:r>
        <w:rPr>
          <w:rFonts w:ascii="Times New Roman" w:hAnsi="Times New Roman"/>
          <w:sz w:val="24"/>
          <w:szCs w:val="24"/>
        </w:rPr>
        <w:t>ить одежду, пропитанную щёлочью;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1829F9">
        <w:rPr>
          <w:rFonts w:ascii="Times New Roman" w:hAnsi="Times New Roman"/>
          <w:sz w:val="24"/>
          <w:szCs w:val="24"/>
        </w:rPr>
        <w:t>доставить пострад</w:t>
      </w:r>
      <w:r>
        <w:rPr>
          <w:rFonts w:ascii="Times New Roman" w:hAnsi="Times New Roman"/>
          <w:sz w:val="24"/>
          <w:szCs w:val="24"/>
        </w:rPr>
        <w:t>авшего в медицинское учреждение;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дать обезболивающее средство</w:t>
      </w:r>
    </w:p>
    <w:p w:rsidR="00B208AC" w:rsidRPr="001829F9" w:rsidRDefault="00B208AC" w:rsidP="004B1F43">
      <w:pPr>
        <w:pStyle w:val="ListParagraph"/>
        <w:numPr>
          <w:ilvl w:val="0"/>
          <w:numId w:val="8"/>
        </w:num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1829F9">
        <w:rPr>
          <w:rFonts w:ascii="Times New Roman" w:hAnsi="Times New Roman"/>
          <w:b/>
          <w:sz w:val="24"/>
          <w:szCs w:val="24"/>
        </w:rPr>
        <w:t>Определите последовательность оказания первой медицинской помощи при обмороке: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1829F9">
        <w:rPr>
          <w:rFonts w:ascii="Times New Roman" w:hAnsi="Times New Roman"/>
          <w:sz w:val="24"/>
          <w:szCs w:val="24"/>
        </w:rPr>
        <w:t>обрызгать лицо холодной водой;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1829F9">
        <w:rPr>
          <w:rFonts w:ascii="Times New Roman" w:hAnsi="Times New Roman"/>
          <w:sz w:val="24"/>
          <w:szCs w:val="24"/>
        </w:rPr>
        <w:t>придать ногам возвышенное положение;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1829F9">
        <w:rPr>
          <w:rFonts w:ascii="Times New Roman" w:hAnsi="Times New Roman"/>
          <w:sz w:val="24"/>
          <w:szCs w:val="24"/>
        </w:rPr>
        <w:t>пострадавшего уложить на спину с несколько откинутой назад головой;</w:t>
      </w:r>
    </w:p>
    <w:p w:rsidR="00B208AC" w:rsidRPr="001829F9" w:rsidRDefault="00B208AC" w:rsidP="001F3B8A">
      <w:pPr>
        <w:pStyle w:val="ListParagraph"/>
        <w:spacing w:after="0" w:line="240" w:lineRule="auto"/>
        <w:ind w:left="0" w:right="-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1829F9">
        <w:rPr>
          <w:rFonts w:ascii="Times New Roman" w:hAnsi="Times New Roman"/>
          <w:sz w:val="24"/>
          <w:szCs w:val="24"/>
        </w:rPr>
        <w:t>расстегнуть воротник и дать доступ свежего воздуха.</w:t>
      </w:r>
    </w:p>
    <w:p w:rsidR="00B208AC" w:rsidRPr="001829F9" w:rsidRDefault="00B208AC" w:rsidP="00B25573">
      <w:pPr>
        <w:spacing w:after="0"/>
        <w:rPr>
          <w:rFonts w:ascii="Times New Roman" w:hAnsi="Times New Roman"/>
          <w:sz w:val="16"/>
          <w:szCs w:val="16"/>
        </w:rPr>
      </w:pPr>
    </w:p>
    <w:p w:rsidR="00B208AC" w:rsidRPr="001829F9" w:rsidRDefault="00B208AC" w:rsidP="00B25573">
      <w:pPr>
        <w:spacing w:after="0"/>
        <w:jc w:val="center"/>
        <w:rPr>
          <w:rFonts w:ascii="Times New Roman" w:hAnsi="Times New Roman"/>
          <w:b/>
          <w:bCs/>
        </w:rPr>
      </w:pPr>
      <w:r w:rsidRPr="001829F9">
        <w:rPr>
          <w:rFonts w:ascii="Times New Roman" w:hAnsi="Times New Roman"/>
          <w:b/>
          <w:bCs/>
        </w:rPr>
        <w:t>БЛАНК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2"/>
        <w:gridCol w:w="1009"/>
        <w:gridCol w:w="1012"/>
        <w:gridCol w:w="1105"/>
        <w:gridCol w:w="1012"/>
        <w:gridCol w:w="1408"/>
        <w:gridCol w:w="1012"/>
        <w:gridCol w:w="1540"/>
      </w:tblGrid>
      <w:tr w:rsidR="00B208AC" w:rsidRPr="00C5766C" w:rsidTr="00F83656">
        <w:trPr>
          <w:trHeight w:hRule="exact" w:val="590"/>
          <w:jc w:val="center"/>
        </w:trPr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5766C">
              <w:rPr>
                <w:rFonts w:ascii="Times New Roman" w:hAnsi="Times New Roman"/>
                <w:b/>
              </w:rPr>
              <w:t>Номер вопроса</w:t>
            </w:r>
          </w:p>
        </w:tc>
        <w:tc>
          <w:tcPr>
            <w:tcW w:w="1009" w:type="dxa"/>
          </w:tcPr>
          <w:p w:rsidR="00B208AC" w:rsidRPr="00C5766C" w:rsidRDefault="00B208AC" w:rsidP="00D40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5766C">
              <w:rPr>
                <w:rFonts w:ascii="Times New Roman" w:hAnsi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5766C">
              <w:rPr>
                <w:rFonts w:ascii="Times New Roman" w:hAnsi="Times New Roman"/>
                <w:b/>
              </w:rPr>
              <w:t>Номер вопроса</w:t>
            </w:r>
          </w:p>
        </w:tc>
        <w:tc>
          <w:tcPr>
            <w:tcW w:w="1105" w:type="dxa"/>
          </w:tcPr>
          <w:p w:rsidR="00B208AC" w:rsidRPr="00C5766C" w:rsidRDefault="00B208AC" w:rsidP="00D40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5766C">
              <w:rPr>
                <w:rFonts w:ascii="Times New Roman" w:hAnsi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5766C">
              <w:rPr>
                <w:rFonts w:ascii="Times New Roman" w:hAnsi="Times New Roman"/>
                <w:b/>
              </w:rPr>
              <w:t>Номер вопроса</w:t>
            </w:r>
          </w:p>
        </w:tc>
        <w:tc>
          <w:tcPr>
            <w:tcW w:w="1408" w:type="dxa"/>
          </w:tcPr>
          <w:p w:rsidR="00B208AC" w:rsidRPr="00C5766C" w:rsidRDefault="00B208AC" w:rsidP="00D40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5766C">
              <w:rPr>
                <w:rFonts w:ascii="Times New Roman" w:hAnsi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5766C">
              <w:rPr>
                <w:rFonts w:ascii="Times New Roman" w:hAnsi="Times New Roman"/>
                <w:b/>
              </w:rPr>
              <w:t>Номер вопроса</w:t>
            </w:r>
          </w:p>
        </w:tc>
        <w:tc>
          <w:tcPr>
            <w:tcW w:w="1540" w:type="dxa"/>
          </w:tcPr>
          <w:p w:rsidR="00B208AC" w:rsidRPr="00C5766C" w:rsidRDefault="00B208AC" w:rsidP="00D40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5766C">
              <w:rPr>
                <w:rFonts w:ascii="Times New Roman" w:hAnsi="Times New Roman"/>
                <w:b/>
              </w:rPr>
              <w:t>Верный ответ</w:t>
            </w:r>
          </w:p>
        </w:tc>
      </w:tr>
      <w:tr w:rsidR="00B208AC" w:rsidRPr="00C5766C" w:rsidTr="00F83656">
        <w:trPr>
          <w:trHeight w:hRule="exact" w:val="284"/>
          <w:jc w:val="center"/>
        </w:trPr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</w:t>
            </w:r>
          </w:p>
        </w:tc>
        <w:tc>
          <w:tcPr>
            <w:tcW w:w="1009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6</w:t>
            </w:r>
          </w:p>
        </w:tc>
        <w:tc>
          <w:tcPr>
            <w:tcW w:w="1105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11</w:t>
            </w:r>
          </w:p>
        </w:tc>
        <w:tc>
          <w:tcPr>
            <w:tcW w:w="1408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16</w:t>
            </w:r>
          </w:p>
        </w:tc>
        <w:tc>
          <w:tcPr>
            <w:tcW w:w="1540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208AC" w:rsidRPr="00C5766C" w:rsidTr="00F83656">
        <w:trPr>
          <w:trHeight w:hRule="exact" w:val="284"/>
          <w:jc w:val="center"/>
        </w:trPr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2</w:t>
            </w:r>
          </w:p>
        </w:tc>
        <w:tc>
          <w:tcPr>
            <w:tcW w:w="1009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7</w:t>
            </w:r>
          </w:p>
        </w:tc>
        <w:tc>
          <w:tcPr>
            <w:tcW w:w="1105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12</w:t>
            </w:r>
          </w:p>
        </w:tc>
        <w:tc>
          <w:tcPr>
            <w:tcW w:w="1408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17</w:t>
            </w:r>
          </w:p>
        </w:tc>
        <w:tc>
          <w:tcPr>
            <w:tcW w:w="1540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208AC" w:rsidRPr="00C5766C" w:rsidTr="00F83656">
        <w:trPr>
          <w:trHeight w:hRule="exact" w:val="284"/>
          <w:jc w:val="center"/>
        </w:trPr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3</w:t>
            </w:r>
          </w:p>
        </w:tc>
        <w:tc>
          <w:tcPr>
            <w:tcW w:w="1009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8</w:t>
            </w:r>
          </w:p>
        </w:tc>
        <w:tc>
          <w:tcPr>
            <w:tcW w:w="1105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13</w:t>
            </w:r>
          </w:p>
        </w:tc>
        <w:tc>
          <w:tcPr>
            <w:tcW w:w="1408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18</w:t>
            </w:r>
          </w:p>
        </w:tc>
        <w:tc>
          <w:tcPr>
            <w:tcW w:w="1540" w:type="dxa"/>
          </w:tcPr>
          <w:p w:rsidR="00B208AC" w:rsidRPr="00C5766C" w:rsidRDefault="00B208AC" w:rsidP="00265DF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208AC" w:rsidRPr="00C5766C" w:rsidTr="00F83656">
        <w:trPr>
          <w:trHeight w:hRule="exact" w:val="284"/>
          <w:jc w:val="center"/>
        </w:trPr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4</w:t>
            </w:r>
          </w:p>
        </w:tc>
        <w:tc>
          <w:tcPr>
            <w:tcW w:w="1009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9</w:t>
            </w:r>
          </w:p>
        </w:tc>
        <w:tc>
          <w:tcPr>
            <w:tcW w:w="1105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14</w:t>
            </w:r>
          </w:p>
        </w:tc>
        <w:tc>
          <w:tcPr>
            <w:tcW w:w="1408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19</w:t>
            </w:r>
          </w:p>
        </w:tc>
        <w:tc>
          <w:tcPr>
            <w:tcW w:w="1540" w:type="dxa"/>
          </w:tcPr>
          <w:p w:rsidR="00B208AC" w:rsidRPr="00C5766C" w:rsidRDefault="00B208AC" w:rsidP="004B1F4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208AC" w:rsidRPr="00C5766C" w:rsidTr="00F83656">
        <w:trPr>
          <w:trHeight w:hRule="exact" w:val="284"/>
          <w:jc w:val="center"/>
        </w:trPr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5</w:t>
            </w:r>
          </w:p>
        </w:tc>
        <w:tc>
          <w:tcPr>
            <w:tcW w:w="1009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10</w:t>
            </w:r>
          </w:p>
        </w:tc>
        <w:tc>
          <w:tcPr>
            <w:tcW w:w="1105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15</w:t>
            </w:r>
          </w:p>
        </w:tc>
        <w:tc>
          <w:tcPr>
            <w:tcW w:w="1408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5766C">
              <w:rPr>
                <w:rFonts w:ascii="Times New Roman" w:hAnsi="Times New Roman"/>
              </w:rPr>
              <w:t>20</w:t>
            </w:r>
          </w:p>
        </w:tc>
        <w:tc>
          <w:tcPr>
            <w:tcW w:w="1540" w:type="dxa"/>
          </w:tcPr>
          <w:p w:rsidR="00B208AC" w:rsidRPr="00C5766C" w:rsidRDefault="00B208AC" w:rsidP="00D40EE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B208AC" w:rsidRPr="001829F9" w:rsidRDefault="00B208AC" w:rsidP="00B25573">
      <w:pPr>
        <w:pStyle w:val="Style6"/>
        <w:widowControl/>
        <w:spacing w:line="240" w:lineRule="auto"/>
        <w:ind w:firstLine="0"/>
        <w:jc w:val="left"/>
        <w:rPr>
          <w:rStyle w:val="FontStyle14"/>
          <w:bCs/>
          <w:sz w:val="22"/>
          <w:szCs w:val="22"/>
        </w:rPr>
      </w:pPr>
    </w:p>
    <w:p w:rsidR="00B208AC" w:rsidRPr="004862CC" w:rsidRDefault="00B208AC" w:rsidP="008A7553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  <w:r w:rsidRPr="004862CC">
        <w:rPr>
          <w:rStyle w:val="FontStyle14"/>
          <w:rFonts w:ascii="Times New Roman" w:hAnsi="Times New Roman" w:cs="Times New Roman"/>
          <w:b/>
          <w:bCs/>
          <w:sz w:val="22"/>
          <w:szCs w:val="22"/>
        </w:rPr>
        <w:t>Максимальная сумма баллов за теоретический тур – 100 баллов.</w:t>
      </w:r>
    </w:p>
    <w:p w:rsidR="00B208AC" w:rsidRPr="004862CC" w:rsidRDefault="00B208AC" w:rsidP="00B25573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</w:p>
    <w:p w:rsidR="00B208AC" w:rsidRPr="004862CC" w:rsidRDefault="00B208AC" w:rsidP="00B25573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  <w:r w:rsidRPr="004862CC">
        <w:rPr>
          <w:rStyle w:val="FontStyle14"/>
          <w:rFonts w:ascii="Times New Roman" w:hAnsi="Times New Roman" w:cs="Times New Roman"/>
          <w:b/>
          <w:bCs/>
          <w:sz w:val="22"/>
          <w:szCs w:val="22"/>
        </w:rPr>
        <w:t>Общая сумма баллов участника_______________________________________</w:t>
      </w:r>
    </w:p>
    <w:p w:rsidR="00B208AC" w:rsidRPr="004862CC" w:rsidRDefault="00B208AC" w:rsidP="00B25573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</w:p>
    <w:p w:rsidR="00B208AC" w:rsidRPr="001829F9" w:rsidRDefault="00B208AC" w:rsidP="00B25573">
      <w:pPr>
        <w:pStyle w:val="Style6"/>
        <w:widowControl/>
        <w:spacing w:line="240" w:lineRule="auto"/>
        <w:ind w:firstLine="0"/>
        <w:jc w:val="left"/>
        <w:rPr>
          <w:rFonts w:ascii="Times New Roman" w:hAnsi="Times New Roman"/>
          <w:b/>
          <w:sz w:val="16"/>
          <w:szCs w:val="16"/>
        </w:rPr>
      </w:pPr>
      <w:r w:rsidRPr="004862CC">
        <w:rPr>
          <w:rStyle w:val="FontStyle14"/>
          <w:rFonts w:ascii="Times New Roman" w:hAnsi="Times New Roman" w:cs="Times New Roman"/>
          <w:b/>
          <w:bCs/>
          <w:sz w:val="22"/>
          <w:szCs w:val="22"/>
        </w:rPr>
        <w:t>Подписи членов жюри_______________________________________________</w:t>
      </w:r>
    </w:p>
    <w:sectPr w:rsidR="00B208AC" w:rsidRPr="001829F9" w:rsidSect="007F6BFD">
      <w:headerReference w:type="default" r:id="rId7"/>
      <w:pgSz w:w="11906" w:h="16838"/>
      <w:pgMar w:top="709" w:right="746" w:bottom="899" w:left="993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8AC" w:rsidRDefault="00B208AC" w:rsidP="00B25573">
      <w:pPr>
        <w:spacing w:after="0" w:line="240" w:lineRule="auto"/>
      </w:pPr>
      <w:r>
        <w:separator/>
      </w:r>
    </w:p>
  </w:endnote>
  <w:endnote w:type="continuationSeparator" w:id="0">
    <w:p w:rsidR="00B208AC" w:rsidRDefault="00B208AC" w:rsidP="00B2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8AC" w:rsidRDefault="00B208AC" w:rsidP="00B25573">
      <w:pPr>
        <w:spacing w:after="0" w:line="240" w:lineRule="auto"/>
      </w:pPr>
      <w:r>
        <w:separator/>
      </w:r>
    </w:p>
  </w:footnote>
  <w:footnote w:type="continuationSeparator" w:id="0">
    <w:p w:rsidR="00B208AC" w:rsidRDefault="00B208AC" w:rsidP="00B2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8AC" w:rsidRDefault="00B208AC" w:rsidP="00B61D8B">
    <w:pPr>
      <w:pStyle w:val="Subtitle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Школьный этап всероссийской олимпиады школьников по ОБЖ</w:t>
    </w:r>
  </w:p>
  <w:p w:rsidR="00B208AC" w:rsidRDefault="00B208AC" w:rsidP="00B61D8B">
    <w:pPr>
      <w:pStyle w:val="Subtitle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2017 – 2018 учебный год</w:t>
    </w:r>
  </w:p>
  <w:p w:rsidR="00B208AC" w:rsidRDefault="00B208AC" w:rsidP="00B61D8B">
    <w:pPr>
      <w:pStyle w:val="Subtitle"/>
      <w:ind w:left="-180"/>
    </w:pPr>
    <w:r>
      <w:rPr>
        <w:b/>
        <w:sz w:val="24"/>
        <w:szCs w:val="24"/>
        <w:u w:val="none"/>
      </w:rPr>
      <w:t>7-8 классы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FB7"/>
    <w:multiLevelType w:val="hybridMultilevel"/>
    <w:tmpl w:val="DEF63162"/>
    <w:lvl w:ilvl="0" w:tplc="AC2C8266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3EA5E92"/>
    <w:multiLevelType w:val="hybridMultilevel"/>
    <w:tmpl w:val="0DC213A4"/>
    <w:lvl w:ilvl="0" w:tplc="AC2C8266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C3744C5"/>
    <w:multiLevelType w:val="hybridMultilevel"/>
    <w:tmpl w:val="5A26BD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F77E7D"/>
    <w:multiLevelType w:val="hybridMultilevel"/>
    <w:tmpl w:val="DC4258EA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AA66DE"/>
    <w:multiLevelType w:val="hybridMultilevel"/>
    <w:tmpl w:val="1E0C0F50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6A56D93"/>
    <w:multiLevelType w:val="multilevel"/>
    <w:tmpl w:val="E7703162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9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3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17943816"/>
    <w:multiLevelType w:val="hybridMultilevel"/>
    <w:tmpl w:val="3C526CA8"/>
    <w:lvl w:ilvl="0" w:tplc="9E686FF4">
      <w:start w:val="1"/>
      <w:numFmt w:val="decimal"/>
      <w:lvlText w:val="%1."/>
      <w:lvlJc w:val="left"/>
      <w:pPr>
        <w:ind w:left="3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  <w:rPr>
        <w:rFonts w:cs="Times New Roman"/>
      </w:rPr>
    </w:lvl>
  </w:abstractNum>
  <w:abstractNum w:abstractNumId="7">
    <w:nsid w:val="18065CEE"/>
    <w:multiLevelType w:val="hybridMultilevel"/>
    <w:tmpl w:val="ABBCC30E"/>
    <w:lvl w:ilvl="0" w:tplc="0419000F">
      <w:start w:val="1"/>
      <w:numFmt w:val="decimal"/>
      <w:lvlText w:val="%1."/>
      <w:lvlJc w:val="left"/>
      <w:pPr>
        <w:ind w:left="6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0" w:hanging="180"/>
      </w:pPr>
      <w:rPr>
        <w:rFonts w:cs="Times New Roman"/>
      </w:rPr>
    </w:lvl>
  </w:abstractNum>
  <w:abstractNum w:abstractNumId="8">
    <w:nsid w:val="19144396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9">
    <w:nsid w:val="199B0815"/>
    <w:multiLevelType w:val="hybridMultilevel"/>
    <w:tmpl w:val="61A68EB4"/>
    <w:lvl w:ilvl="0" w:tplc="0419000F">
      <w:start w:val="1"/>
      <w:numFmt w:val="decimal"/>
      <w:lvlText w:val="%1."/>
      <w:lvlJc w:val="left"/>
      <w:pPr>
        <w:ind w:left="6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  <w:rPr>
        <w:rFonts w:cs="Times New Roman"/>
      </w:rPr>
    </w:lvl>
  </w:abstractNum>
  <w:abstractNum w:abstractNumId="10">
    <w:nsid w:val="1FE71F17"/>
    <w:multiLevelType w:val="hybridMultilevel"/>
    <w:tmpl w:val="01A0D2DA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45E5FC0"/>
    <w:multiLevelType w:val="hybridMultilevel"/>
    <w:tmpl w:val="529802BE"/>
    <w:lvl w:ilvl="0" w:tplc="9962E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B6449D7"/>
    <w:multiLevelType w:val="hybridMultilevel"/>
    <w:tmpl w:val="8904E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C002497"/>
    <w:multiLevelType w:val="hybridMultilevel"/>
    <w:tmpl w:val="01A0D2DA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2D56084A"/>
    <w:multiLevelType w:val="hybridMultilevel"/>
    <w:tmpl w:val="6A9AF9D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8323AF"/>
    <w:multiLevelType w:val="hybridMultilevel"/>
    <w:tmpl w:val="6F208F66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2F6FCB"/>
    <w:multiLevelType w:val="hybridMultilevel"/>
    <w:tmpl w:val="4C6C2D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DB8018E"/>
    <w:multiLevelType w:val="hybridMultilevel"/>
    <w:tmpl w:val="C8CCB2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442A36C3"/>
    <w:multiLevelType w:val="hybridMultilevel"/>
    <w:tmpl w:val="51164F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EE2CD7"/>
    <w:multiLevelType w:val="hybridMultilevel"/>
    <w:tmpl w:val="C686AC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6A74000"/>
    <w:multiLevelType w:val="hybridMultilevel"/>
    <w:tmpl w:val="18BC5A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6AD2383"/>
    <w:multiLevelType w:val="hybridMultilevel"/>
    <w:tmpl w:val="2602811E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E4473A"/>
    <w:multiLevelType w:val="hybridMultilevel"/>
    <w:tmpl w:val="5F04785C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8E13057"/>
    <w:multiLevelType w:val="hybridMultilevel"/>
    <w:tmpl w:val="0698622C"/>
    <w:lvl w:ilvl="0" w:tplc="BE3CA0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4A057859"/>
    <w:multiLevelType w:val="hybridMultilevel"/>
    <w:tmpl w:val="7986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1C81"/>
    <w:multiLevelType w:val="singleLevel"/>
    <w:tmpl w:val="E87A1CD0"/>
    <w:lvl w:ilvl="0">
      <w:start w:val="1"/>
      <w:numFmt w:val="bullet"/>
      <w:pStyle w:val="ListBul"/>
      <w:lvlText w:val="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  <w:sz w:val="16"/>
      </w:rPr>
    </w:lvl>
  </w:abstractNum>
  <w:abstractNum w:abstractNumId="27">
    <w:nsid w:val="4B262560"/>
    <w:multiLevelType w:val="hybridMultilevel"/>
    <w:tmpl w:val="714034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C290258"/>
    <w:multiLevelType w:val="hybridMultilevel"/>
    <w:tmpl w:val="0BE6EB9E"/>
    <w:lvl w:ilvl="0" w:tplc="12C694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D337544"/>
    <w:multiLevelType w:val="hybridMultilevel"/>
    <w:tmpl w:val="E26E382A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0F056CE"/>
    <w:multiLevelType w:val="hybridMultilevel"/>
    <w:tmpl w:val="2602811E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31C18AA"/>
    <w:multiLevelType w:val="hybridMultilevel"/>
    <w:tmpl w:val="D2105B7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>
    <w:nsid w:val="5687423F"/>
    <w:multiLevelType w:val="hybridMultilevel"/>
    <w:tmpl w:val="CB3C7726"/>
    <w:lvl w:ilvl="0" w:tplc="64E65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957246"/>
    <w:multiLevelType w:val="hybridMultilevel"/>
    <w:tmpl w:val="78421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E93DB8"/>
    <w:multiLevelType w:val="hybridMultilevel"/>
    <w:tmpl w:val="1DCC72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615A7DB6"/>
    <w:multiLevelType w:val="hybridMultilevel"/>
    <w:tmpl w:val="581C9B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7556F6F"/>
    <w:multiLevelType w:val="hybridMultilevel"/>
    <w:tmpl w:val="A35C8F50"/>
    <w:lvl w:ilvl="0" w:tplc="B54A4FD8">
      <w:start w:val="1"/>
      <w:numFmt w:val="decimal"/>
      <w:lvlText w:val="%1."/>
      <w:lvlJc w:val="left"/>
      <w:pPr>
        <w:ind w:left="3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  <w:rPr>
        <w:rFonts w:cs="Times New Roman"/>
      </w:rPr>
    </w:lvl>
  </w:abstractNum>
  <w:abstractNum w:abstractNumId="37">
    <w:nsid w:val="6AD07E28"/>
    <w:multiLevelType w:val="hybridMultilevel"/>
    <w:tmpl w:val="202A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3056170"/>
    <w:multiLevelType w:val="hybridMultilevel"/>
    <w:tmpl w:val="8690AEF8"/>
    <w:lvl w:ilvl="0" w:tplc="0419000F">
      <w:start w:val="1"/>
      <w:numFmt w:val="decimal"/>
      <w:lvlText w:val="%1."/>
      <w:lvlJc w:val="left"/>
      <w:pPr>
        <w:ind w:left="79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  <w:rPr>
        <w:rFonts w:cs="Times New Roman"/>
      </w:rPr>
    </w:lvl>
  </w:abstractNum>
  <w:abstractNum w:abstractNumId="39">
    <w:nsid w:val="77E44A3F"/>
    <w:multiLevelType w:val="hybridMultilevel"/>
    <w:tmpl w:val="CDC6A0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90C0B48"/>
    <w:multiLevelType w:val="hybridMultilevel"/>
    <w:tmpl w:val="EC3A2B62"/>
    <w:lvl w:ilvl="0" w:tplc="0419000F">
      <w:start w:val="1"/>
      <w:numFmt w:val="decimal"/>
      <w:lvlText w:val="%1."/>
      <w:lvlJc w:val="left"/>
      <w:pPr>
        <w:ind w:left="79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  <w:rPr>
        <w:rFonts w:cs="Times New Roman"/>
      </w:rPr>
    </w:lvl>
  </w:abstractNum>
  <w:abstractNum w:abstractNumId="41">
    <w:nsid w:val="7BB46A40"/>
    <w:multiLevelType w:val="hybridMultilevel"/>
    <w:tmpl w:val="06A8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B92CEB"/>
    <w:multiLevelType w:val="hybridMultilevel"/>
    <w:tmpl w:val="BAF831B4"/>
    <w:lvl w:ilvl="0" w:tplc="4BC4316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6"/>
  </w:num>
  <w:num w:numId="3">
    <w:abstractNumId w:val="18"/>
  </w:num>
  <w:num w:numId="4">
    <w:abstractNumId w:val="34"/>
  </w:num>
  <w:num w:numId="5">
    <w:abstractNumId w:val="12"/>
  </w:num>
  <w:num w:numId="6">
    <w:abstractNumId w:val="31"/>
  </w:num>
  <w:num w:numId="7">
    <w:abstractNumId w:val="19"/>
  </w:num>
  <w:num w:numId="8">
    <w:abstractNumId w:val="28"/>
  </w:num>
  <w:num w:numId="9">
    <w:abstractNumId w:val="16"/>
  </w:num>
  <w:num w:numId="10">
    <w:abstractNumId w:val="42"/>
  </w:num>
  <w:num w:numId="11">
    <w:abstractNumId w:val="0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"/>
  </w:num>
  <w:num w:numId="15">
    <w:abstractNumId w:val="9"/>
  </w:num>
  <w:num w:numId="16">
    <w:abstractNumId w:val="35"/>
  </w:num>
  <w:num w:numId="17">
    <w:abstractNumId w:val="15"/>
  </w:num>
  <w:num w:numId="18">
    <w:abstractNumId w:val="6"/>
  </w:num>
  <w:num w:numId="19">
    <w:abstractNumId w:val="39"/>
  </w:num>
  <w:num w:numId="20">
    <w:abstractNumId w:val="7"/>
  </w:num>
  <w:num w:numId="21">
    <w:abstractNumId w:val="22"/>
  </w:num>
  <w:num w:numId="22">
    <w:abstractNumId w:val="36"/>
  </w:num>
  <w:num w:numId="23">
    <w:abstractNumId w:val="20"/>
  </w:num>
  <w:num w:numId="24">
    <w:abstractNumId w:val="30"/>
  </w:num>
  <w:num w:numId="25">
    <w:abstractNumId w:val="37"/>
  </w:num>
  <w:num w:numId="26">
    <w:abstractNumId w:val="4"/>
  </w:num>
  <w:num w:numId="27">
    <w:abstractNumId w:val="5"/>
  </w:num>
  <w:num w:numId="28">
    <w:abstractNumId w:val="25"/>
  </w:num>
  <w:num w:numId="29">
    <w:abstractNumId w:val="13"/>
  </w:num>
  <w:num w:numId="30">
    <w:abstractNumId w:val="10"/>
  </w:num>
  <w:num w:numId="31">
    <w:abstractNumId w:val="8"/>
  </w:num>
  <w:num w:numId="32">
    <w:abstractNumId w:val="33"/>
  </w:num>
  <w:num w:numId="33">
    <w:abstractNumId w:val="41"/>
  </w:num>
  <w:num w:numId="34">
    <w:abstractNumId w:val="32"/>
  </w:num>
  <w:num w:numId="35">
    <w:abstractNumId w:val="14"/>
  </w:num>
  <w:num w:numId="36">
    <w:abstractNumId w:val="29"/>
  </w:num>
  <w:num w:numId="37">
    <w:abstractNumId w:val="17"/>
  </w:num>
  <w:num w:numId="38">
    <w:abstractNumId w:val="40"/>
  </w:num>
  <w:num w:numId="39">
    <w:abstractNumId w:val="3"/>
  </w:num>
  <w:num w:numId="40">
    <w:abstractNumId w:val="38"/>
  </w:num>
  <w:num w:numId="41">
    <w:abstractNumId w:val="23"/>
  </w:num>
  <w:num w:numId="42">
    <w:abstractNumId w:val="24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573"/>
    <w:rsid w:val="0001747A"/>
    <w:rsid w:val="00132006"/>
    <w:rsid w:val="00142ACA"/>
    <w:rsid w:val="001829F9"/>
    <w:rsid w:val="001830A4"/>
    <w:rsid w:val="001F04A6"/>
    <w:rsid w:val="001F17D9"/>
    <w:rsid w:val="001F3B8A"/>
    <w:rsid w:val="00215123"/>
    <w:rsid w:val="002261EF"/>
    <w:rsid w:val="00265DF5"/>
    <w:rsid w:val="00291E81"/>
    <w:rsid w:val="003362FD"/>
    <w:rsid w:val="003402D6"/>
    <w:rsid w:val="003558AD"/>
    <w:rsid w:val="00366133"/>
    <w:rsid w:val="00436ED6"/>
    <w:rsid w:val="00442F37"/>
    <w:rsid w:val="00455A9C"/>
    <w:rsid w:val="004604FF"/>
    <w:rsid w:val="004862CC"/>
    <w:rsid w:val="0049544C"/>
    <w:rsid w:val="004B1F43"/>
    <w:rsid w:val="004F5C27"/>
    <w:rsid w:val="00530655"/>
    <w:rsid w:val="00533FA2"/>
    <w:rsid w:val="005B7434"/>
    <w:rsid w:val="005C7CF1"/>
    <w:rsid w:val="005E6765"/>
    <w:rsid w:val="005E6EF6"/>
    <w:rsid w:val="00670A1E"/>
    <w:rsid w:val="00681D64"/>
    <w:rsid w:val="006873FD"/>
    <w:rsid w:val="00703A37"/>
    <w:rsid w:val="0070727A"/>
    <w:rsid w:val="007B3164"/>
    <w:rsid w:val="007D63C9"/>
    <w:rsid w:val="007F6BFD"/>
    <w:rsid w:val="00842BBB"/>
    <w:rsid w:val="00876401"/>
    <w:rsid w:val="00876CE5"/>
    <w:rsid w:val="008843B5"/>
    <w:rsid w:val="008A7553"/>
    <w:rsid w:val="008D0E89"/>
    <w:rsid w:val="008D2974"/>
    <w:rsid w:val="00903894"/>
    <w:rsid w:val="00922FFE"/>
    <w:rsid w:val="009239C6"/>
    <w:rsid w:val="00933D3E"/>
    <w:rsid w:val="009619F0"/>
    <w:rsid w:val="00A07E9B"/>
    <w:rsid w:val="00AE7D75"/>
    <w:rsid w:val="00B07EB3"/>
    <w:rsid w:val="00B208AC"/>
    <w:rsid w:val="00B25573"/>
    <w:rsid w:val="00B61D8B"/>
    <w:rsid w:val="00BC0957"/>
    <w:rsid w:val="00C03B14"/>
    <w:rsid w:val="00C11775"/>
    <w:rsid w:val="00C5766C"/>
    <w:rsid w:val="00C80C66"/>
    <w:rsid w:val="00C82304"/>
    <w:rsid w:val="00C94952"/>
    <w:rsid w:val="00CD0D69"/>
    <w:rsid w:val="00CE15D4"/>
    <w:rsid w:val="00D2232E"/>
    <w:rsid w:val="00D40EEE"/>
    <w:rsid w:val="00E02476"/>
    <w:rsid w:val="00E61B84"/>
    <w:rsid w:val="00E711FC"/>
    <w:rsid w:val="00EA31DA"/>
    <w:rsid w:val="00EC6191"/>
    <w:rsid w:val="00EE18F4"/>
    <w:rsid w:val="00F16ECA"/>
    <w:rsid w:val="00F8359D"/>
    <w:rsid w:val="00F83656"/>
    <w:rsid w:val="00F84B26"/>
    <w:rsid w:val="00F90810"/>
    <w:rsid w:val="00FA38A1"/>
    <w:rsid w:val="00FD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1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CE15D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hAnsi="Arial"/>
      <w:b/>
      <w:bCs/>
      <w:color w:val="000000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CE15D4"/>
    <w:rPr>
      <w:rFonts w:ascii="Arial" w:hAnsi="Arial" w:cs="Times New Roman"/>
      <w:b/>
      <w:bCs/>
      <w:color w:val="000000"/>
      <w:sz w:val="20"/>
      <w:szCs w:val="20"/>
      <w:shd w:val="clear" w:color="auto" w:fill="FFFFFF"/>
    </w:rPr>
  </w:style>
  <w:style w:type="paragraph" w:styleId="ListParagraph">
    <w:name w:val="List Paragraph"/>
    <w:basedOn w:val="Normal"/>
    <w:uiPriority w:val="99"/>
    <w:qFormat/>
    <w:rsid w:val="00B25573"/>
    <w:pPr>
      <w:ind w:left="720"/>
      <w:contextualSpacing/>
    </w:pPr>
  </w:style>
  <w:style w:type="paragraph" w:customStyle="1" w:styleId="Style6">
    <w:name w:val="Style6"/>
    <w:basedOn w:val="Normal"/>
    <w:uiPriority w:val="99"/>
    <w:rsid w:val="00B25573"/>
    <w:pPr>
      <w:widowControl w:val="0"/>
      <w:autoSpaceDE w:val="0"/>
      <w:autoSpaceDN w:val="0"/>
      <w:adjustRightInd w:val="0"/>
      <w:spacing w:after="0" w:line="230" w:lineRule="exact"/>
      <w:ind w:firstLine="384"/>
      <w:jc w:val="both"/>
    </w:pPr>
    <w:rPr>
      <w:rFonts w:ascii="Century Schoolbook" w:hAnsi="Century Schoolbook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B25573"/>
    <w:rPr>
      <w:rFonts w:ascii="Franklin Gothic Demi Cond" w:hAnsi="Franklin Gothic Demi Cond" w:cs="Franklin Gothic Demi Cond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25573"/>
    <w:pPr>
      <w:spacing w:after="0" w:line="360" w:lineRule="auto"/>
      <w:ind w:firstLine="708"/>
      <w:jc w:val="both"/>
    </w:pPr>
    <w:rPr>
      <w:rFonts w:ascii="Times New Roman" w:hAnsi="Times New Roman"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557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Bul">
    <w:name w:val="ListBul"/>
    <w:basedOn w:val="Normal"/>
    <w:uiPriority w:val="99"/>
    <w:rsid w:val="00B25573"/>
    <w:pPr>
      <w:widowControl w:val="0"/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FR1">
    <w:name w:val="FR1"/>
    <w:uiPriority w:val="99"/>
    <w:rsid w:val="00B25573"/>
    <w:pPr>
      <w:widowControl w:val="0"/>
      <w:autoSpaceDE w:val="0"/>
      <w:autoSpaceDN w:val="0"/>
      <w:adjustRightInd w:val="0"/>
      <w:spacing w:before="180"/>
    </w:pPr>
    <w:rPr>
      <w:rFonts w:ascii="Times New Roman" w:hAnsi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B255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25573"/>
    <w:rPr>
      <w:rFonts w:ascii="Times New Roman" w:hAnsi="Times New Roman" w:cs="Times New Roman"/>
      <w:sz w:val="20"/>
      <w:szCs w:val="20"/>
      <w:u w:val="single"/>
      <w:lang w:eastAsia="ru-RU"/>
    </w:rPr>
  </w:style>
  <w:style w:type="paragraph" w:styleId="Header">
    <w:name w:val="header"/>
    <w:basedOn w:val="Normal"/>
    <w:link w:val="HeaderChar"/>
    <w:uiPriority w:val="99"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2557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25573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sid w:val="009619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619F0"/>
    <w:rPr>
      <w:rFonts w:cs="Times New Roman"/>
    </w:rPr>
  </w:style>
  <w:style w:type="table" w:styleId="TableGrid">
    <w:name w:val="Table Grid"/>
    <w:basedOn w:val="TableNormal"/>
    <w:uiPriority w:val="99"/>
    <w:rsid w:val="001F04A6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5">
    <w:name w:val="c35"/>
    <w:basedOn w:val="Normal"/>
    <w:uiPriority w:val="99"/>
    <w:rsid w:val="004B1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DefaultParagraphFont"/>
    <w:uiPriority w:val="99"/>
    <w:rsid w:val="004B1F43"/>
    <w:rPr>
      <w:rFonts w:cs="Times New Roman"/>
    </w:rPr>
  </w:style>
  <w:style w:type="paragraph" w:customStyle="1" w:styleId="c88">
    <w:name w:val="c88"/>
    <w:basedOn w:val="Normal"/>
    <w:uiPriority w:val="99"/>
    <w:rsid w:val="004B1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DefaultParagraphFont"/>
    <w:uiPriority w:val="99"/>
    <w:rsid w:val="004B1F43"/>
    <w:rPr>
      <w:rFonts w:cs="Times New Roman"/>
    </w:rPr>
  </w:style>
  <w:style w:type="paragraph" w:customStyle="1" w:styleId="c30">
    <w:name w:val="c30"/>
    <w:basedOn w:val="Normal"/>
    <w:uiPriority w:val="99"/>
    <w:rsid w:val="004B1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7">
    <w:name w:val="c27"/>
    <w:basedOn w:val="Normal"/>
    <w:uiPriority w:val="99"/>
    <w:rsid w:val="004B1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703A37"/>
  </w:style>
  <w:style w:type="paragraph" w:customStyle="1" w:styleId="1">
    <w:name w:val="Обычный1"/>
    <w:uiPriority w:val="99"/>
    <w:rsid w:val="008D0E89"/>
    <w:pPr>
      <w:widowControl w:val="0"/>
    </w:pPr>
    <w:rPr>
      <w:rFonts w:ascii="Times New Roman" w:hAnsi="Times New Roman"/>
      <w:sz w:val="20"/>
      <w:szCs w:val="20"/>
    </w:rPr>
  </w:style>
  <w:style w:type="paragraph" w:customStyle="1" w:styleId="31">
    <w:name w:val="Основной текст 31"/>
    <w:basedOn w:val="Normal"/>
    <w:uiPriority w:val="99"/>
    <w:rsid w:val="00922F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Cs w:val="20"/>
    </w:rPr>
  </w:style>
  <w:style w:type="character" w:styleId="Emphasis">
    <w:name w:val="Emphasis"/>
    <w:basedOn w:val="DefaultParagraphFont"/>
    <w:uiPriority w:val="99"/>
    <w:qFormat/>
    <w:rsid w:val="00F90810"/>
    <w:rPr>
      <w:rFonts w:cs="Times New Roman"/>
      <w:i/>
    </w:rPr>
  </w:style>
  <w:style w:type="paragraph" w:styleId="PlainText">
    <w:name w:val="Plain Text"/>
    <w:basedOn w:val="Normal"/>
    <w:link w:val="PlainTextChar"/>
    <w:uiPriority w:val="99"/>
    <w:rsid w:val="001829F9"/>
    <w:pPr>
      <w:autoSpaceDE w:val="0"/>
      <w:autoSpaceDN w:val="0"/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829F9"/>
    <w:rPr>
      <w:rFonts w:ascii="Courier New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1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7</Pages>
  <Words>1399</Words>
  <Characters>7975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Sanych</dc:creator>
  <cp:keywords/>
  <dc:description/>
  <cp:lastModifiedBy>BLACK EDITION</cp:lastModifiedBy>
  <cp:revision>17</cp:revision>
  <dcterms:created xsi:type="dcterms:W3CDTF">2015-09-13T16:05:00Z</dcterms:created>
  <dcterms:modified xsi:type="dcterms:W3CDTF">2017-09-10T17:04:00Z</dcterms:modified>
</cp:coreProperties>
</file>